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18AB295"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HOSTING_F2F_CC#002_SynchUp</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145EC9">
        <w:rPr>
          <w:b/>
          <w:bCs/>
          <w:sz w:val="32"/>
          <w:szCs w:val="32"/>
        </w:rPr>
        <w:t>1</w:t>
      </w:r>
    </w:p>
    <w:p w14:paraId="35CF83A2" w14:textId="74F9A1F5" w:rsidR="004A698B" w:rsidRPr="00254CFC" w:rsidRDefault="004A698B"/>
    <w:p w14:paraId="27C7387B" w14:textId="7EFFE732"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4C5EAB" w:rsidRPr="00254CFC">
        <w:rPr>
          <w:color w:val="0000FF"/>
        </w:rPr>
        <w:t>28 January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3C14C50" w:rsidR="004A698B" w:rsidRPr="00254CFC" w:rsidRDefault="00EF09EA" w:rsidP="006C270F">
      <w:r>
        <w:t>45</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1E4DEF48" w14:textId="3376636D" w:rsidR="00745058" w:rsidRPr="00254CFC" w:rsidRDefault="00745058" w:rsidP="00745058">
      <w:r w:rsidRPr="00254CFC">
        <w:rPr>
          <w:b/>
          <w:bCs/>
        </w:rPr>
        <w:t>Attendees</w:t>
      </w:r>
      <w:r w:rsidRPr="00254CFC">
        <w:t>:</w:t>
      </w:r>
    </w:p>
    <w:p w14:paraId="7D8C442E" w14:textId="77777777" w:rsidR="00EF09EA" w:rsidRDefault="00EF09EA" w:rsidP="00060909">
      <w:pPr>
        <w:pStyle w:val="FP"/>
        <w:rPr>
          <w:color w:val="0000FF"/>
        </w:rPr>
      </w:pPr>
      <w:r>
        <w:rPr>
          <w:color w:val="0000FF"/>
        </w:rPr>
        <w:t>(TTA) KC Koo</w:t>
      </w:r>
    </w:p>
    <w:p w14:paraId="0920855C" w14:textId="77777777" w:rsidR="00EF09EA" w:rsidRDefault="00EF09EA" w:rsidP="00060909">
      <w:pPr>
        <w:pStyle w:val="FP"/>
        <w:rPr>
          <w:color w:val="0000FF"/>
        </w:rPr>
      </w:pPr>
      <w:r>
        <w:rPr>
          <w:color w:val="0000FF"/>
        </w:rPr>
        <w:t>(TTA) KC Koo</w:t>
      </w:r>
    </w:p>
    <w:p w14:paraId="3FA8DC95" w14:textId="77777777" w:rsidR="00EF09EA" w:rsidRDefault="00EF09EA" w:rsidP="00060909">
      <w:pPr>
        <w:pStyle w:val="FP"/>
        <w:rPr>
          <w:color w:val="0000FF"/>
        </w:rPr>
      </w:pPr>
      <w:r>
        <w:rPr>
          <w:color w:val="0000FF"/>
        </w:rPr>
        <w:t>(TTA) Kyoungseok Oh</w:t>
      </w:r>
    </w:p>
    <w:p w14:paraId="4C2328E1" w14:textId="77777777" w:rsidR="00EF09EA" w:rsidRDefault="00EF09EA" w:rsidP="00060909">
      <w:pPr>
        <w:pStyle w:val="FP"/>
        <w:rPr>
          <w:color w:val="0000FF"/>
        </w:rPr>
      </w:pPr>
      <w:r>
        <w:rPr>
          <w:color w:val="0000FF"/>
        </w:rPr>
        <w:t>(TTA) Yongjun Chung</w:t>
      </w:r>
    </w:p>
    <w:p w14:paraId="7BE41707" w14:textId="77777777" w:rsidR="00EF09EA" w:rsidRDefault="00EF09EA" w:rsidP="00060909">
      <w:pPr>
        <w:pStyle w:val="FP"/>
        <w:rPr>
          <w:color w:val="0000FF"/>
        </w:rPr>
      </w:pPr>
      <w:r>
        <w:rPr>
          <w:color w:val="0000FF"/>
        </w:rPr>
        <w:t>(TTC) Nobuyuki TAJIRI</w:t>
      </w:r>
    </w:p>
    <w:p w14:paraId="785458D5" w14:textId="77777777" w:rsidR="00EF09EA" w:rsidRDefault="00EF09EA" w:rsidP="00060909">
      <w:pPr>
        <w:pStyle w:val="FP"/>
        <w:rPr>
          <w:color w:val="0000FF"/>
        </w:rPr>
      </w:pPr>
      <w:r>
        <w:rPr>
          <w:color w:val="0000FF"/>
        </w:rPr>
        <w:t>(TTC) Nobuyuki TAJIRI</w:t>
      </w:r>
    </w:p>
    <w:p w14:paraId="56E0D5CB" w14:textId="77777777" w:rsidR="00EF09EA" w:rsidRDefault="00EF09EA" w:rsidP="00060909">
      <w:pPr>
        <w:pStyle w:val="FP"/>
        <w:rPr>
          <w:color w:val="0000FF"/>
        </w:rPr>
      </w:pPr>
      <w:r>
        <w:rPr>
          <w:color w:val="0000FF"/>
        </w:rPr>
        <w:t>(TTC)Norio NAKAMURA</w:t>
      </w:r>
    </w:p>
    <w:p w14:paraId="0A76B4AD" w14:textId="77777777" w:rsidR="00EF09EA" w:rsidRDefault="00EF09EA" w:rsidP="00060909">
      <w:pPr>
        <w:pStyle w:val="FP"/>
        <w:rPr>
          <w:color w:val="0000FF"/>
        </w:rPr>
      </w:pPr>
      <w:r>
        <w:rPr>
          <w:color w:val="0000FF"/>
        </w:rPr>
        <w:t>[Ericsson] Krister Sallberg</w:t>
      </w:r>
    </w:p>
    <w:p w14:paraId="06FE01DB" w14:textId="77777777" w:rsidR="00EF09EA" w:rsidRDefault="00EF09EA" w:rsidP="00060909">
      <w:pPr>
        <w:pStyle w:val="FP"/>
        <w:rPr>
          <w:color w:val="0000FF"/>
        </w:rPr>
      </w:pPr>
      <w:r>
        <w:rPr>
          <w:color w:val="0000FF"/>
        </w:rPr>
        <w:t>[TSDSI] Suresh Chitturi</w:t>
      </w:r>
    </w:p>
    <w:p w14:paraId="5999DA17" w14:textId="77777777" w:rsidR="00EF09EA" w:rsidRDefault="00EF09EA" w:rsidP="00060909">
      <w:pPr>
        <w:pStyle w:val="FP"/>
        <w:rPr>
          <w:color w:val="0000FF"/>
        </w:rPr>
      </w:pPr>
      <w:r>
        <w:rPr>
          <w:color w:val="0000FF"/>
        </w:rPr>
        <w:t>ARIB - Seiji NISHIOKA</w:t>
      </w:r>
    </w:p>
    <w:p w14:paraId="7E5092A5" w14:textId="77777777" w:rsidR="00EF09EA" w:rsidRDefault="00EF09EA" w:rsidP="00060909">
      <w:pPr>
        <w:pStyle w:val="FP"/>
        <w:rPr>
          <w:color w:val="0000FF"/>
        </w:rPr>
      </w:pPr>
      <w:r>
        <w:rPr>
          <w:color w:val="0000FF"/>
        </w:rPr>
        <w:t>ARIB/TTC Masa Sumita</w:t>
      </w:r>
    </w:p>
    <w:p w14:paraId="7416D287" w14:textId="77777777" w:rsidR="00EF09EA" w:rsidRDefault="00EF09EA" w:rsidP="00060909">
      <w:pPr>
        <w:pStyle w:val="FP"/>
        <w:rPr>
          <w:color w:val="0000FF"/>
        </w:rPr>
      </w:pPr>
      <w:r>
        <w:rPr>
          <w:color w:val="0000FF"/>
        </w:rPr>
        <w:t>Balazs Bertenyi (Nokia)</w:t>
      </w:r>
    </w:p>
    <w:p w14:paraId="2A97785C" w14:textId="77777777" w:rsidR="00EF09EA" w:rsidRDefault="00EF09EA" w:rsidP="00060909">
      <w:pPr>
        <w:pStyle w:val="FP"/>
        <w:rPr>
          <w:color w:val="0000FF"/>
        </w:rPr>
      </w:pPr>
      <w:r>
        <w:rPr>
          <w:color w:val="0000FF"/>
        </w:rPr>
        <w:t>Budapest (IX. kerület)</w:t>
      </w:r>
    </w:p>
    <w:p w14:paraId="0FF129E1" w14:textId="77777777" w:rsidR="00EF09EA" w:rsidRDefault="00EF09EA" w:rsidP="00060909">
      <w:pPr>
        <w:pStyle w:val="FP"/>
        <w:rPr>
          <w:color w:val="0000FF"/>
        </w:rPr>
      </w:pPr>
      <w:r>
        <w:rPr>
          <w:color w:val="0000FF"/>
        </w:rPr>
        <w:t>CCSA - Shizhuo ZHAO</w:t>
      </w:r>
    </w:p>
    <w:p w14:paraId="31E06904" w14:textId="77777777" w:rsidR="00EF09EA" w:rsidRPr="00EF09EA" w:rsidRDefault="00EF09EA" w:rsidP="00060909">
      <w:pPr>
        <w:pStyle w:val="FP"/>
        <w:rPr>
          <w:color w:val="0000FF"/>
          <w:lang w:val="fr-FR"/>
        </w:rPr>
      </w:pPr>
      <w:r w:rsidRPr="00EF09EA">
        <w:rPr>
          <w:color w:val="0000FF"/>
          <w:lang w:val="fr-FR"/>
        </w:rPr>
        <w:t>CCSA Ruyue Li</w:t>
      </w:r>
    </w:p>
    <w:p w14:paraId="092994D9" w14:textId="77777777" w:rsidR="00EF09EA" w:rsidRPr="00EF09EA" w:rsidRDefault="00EF09EA" w:rsidP="00060909">
      <w:pPr>
        <w:pStyle w:val="FP"/>
        <w:rPr>
          <w:color w:val="0000FF"/>
          <w:lang w:val="fr-FR"/>
        </w:rPr>
      </w:pPr>
      <w:r w:rsidRPr="00EF09EA">
        <w:rPr>
          <w:color w:val="0000FF"/>
          <w:lang w:val="fr-FR"/>
        </w:rPr>
        <w:t>CCSA, Feng Luo</w:t>
      </w:r>
    </w:p>
    <w:p w14:paraId="1B400CDF" w14:textId="77777777" w:rsidR="00EF09EA" w:rsidRPr="0047704C" w:rsidRDefault="00EF09EA" w:rsidP="00060909">
      <w:pPr>
        <w:pStyle w:val="FP"/>
        <w:rPr>
          <w:color w:val="0000FF"/>
        </w:rPr>
      </w:pPr>
      <w:r w:rsidRPr="0047704C">
        <w:rPr>
          <w:color w:val="0000FF"/>
        </w:rPr>
        <w:t>CCSA, Xiaofeng Liu</w:t>
      </w:r>
    </w:p>
    <w:p w14:paraId="033A77CB" w14:textId="77777777" w:rsidR="00EF09EA" w:rsidRPr="0047704C" w:rsidRDefault="00EF09EA" w:rsidP="00060909">
      <w:pPr>
        <w:pStyle w:val="FP"/>
        <w:rPr>
          <w:color w:val="0000FF"/>
        </w:rPr>
      </w:pPr>
      <w:r w:rsidRPr="0047704C">
        <w:rPr>
          <w:color w:val="0000FF"/>
        </w:rPr>
        <w:t>CCSA, YuanGao</w:t>
      </w:r>
    </w:p>
    <w:p w14:paraId="751263BC" w14:textId="77777777" w:rsidR="00EF09EA" w:rsidRDefault="00EF09EA" w:rsidP="00060909">
      <w:pPr>
        <w:pStyle w:val="FP"/>
        <w:rPr>
          <w:color w:val="0000FF"/>
        </w:rPr>
      </w:pPr>
      <w:r>
        <w:rPr>
          <w:color w:val="0000FF"/>
        </w:rPr>
        <w:t>Ericsson - Stephen Hayes</w:t>
      </w:r>
    </w:p>
    <w:p w14:paraId="5D891DF5" w14:textId="77777777" w:rsidR="00EF09EA" w:rsidRPr="0047704C" w:rsidRDefault="00EF09EA" w:rsidP="00060909">
      <w:pPr>
        <w:pStyle w:val="FP"/>
        <w:rPr>
          <w:color w:val="0000FF"/>
          <w:lang w:val="fr-FR"/>
        </w:rPr>
      </w:pPr>
      <w:r w:rsidRPr="0047704C">
        <w:rPr>
          <w:color w:val="0000FF"/>
          <w:lang w:val="fr-FR"/>
        </w:rPr>
        <w:t>ETSI - Issam Toufik</w:t>
      </w:r>
    </w:p>
    <w:p w14:paraId="704F17BE" w14:textId="77777777" w:rsidR="00EF09EA" w:rsidRPr="00EF09EA" w:rsidRDefault="00EF09EA" w:rsidP="00060909">
      <w:pPr>
        <w:pStyle w:val="FP"/>
        <w:rPr>
          <w:color w:val="0000FF"/>
          <w:lang w:val="fr-FR"/>
        </w:rPr>
      </w:pPr>
      <w:r w:rsidRPr="00EF09EA">
        <w:rPr>
          <w:color w:val="0000FF"/>
          <w:lang w:val="fr-FR"/>
        </w:rPr>
        <w:t>ETSI - Luis Jorge Romero</w:t>
      </w:r>
    </w:p>
    <w:p w14:paraId="254EC8C4" w14:textId="77777777" w:rsidR="00EF09EA" w:rsidRPr="0047704C" w:rsidRDefault="00EF09EA" w:rsidP="00060909">
      <w:pPr>
        <w:pStyle w:val="FP"/>
        <w:rPr>
          <w:color w:val="0000FF"/>
        </w:rPr>
      </w:pPr>
      <w:r w:rsidRPr="0047704C">
        <w:rPr>
          <w:color w:val="0000FF"/>
        </w:rPr>
        <w:t>ETSI MCC, Emmanuelle Wurffel</w:t>
      </w:r>
    </w:p>
    <w:p w14:paraId="5A78BAAD" w14:textId="77777777" w:rsidR="00EF09EA" w:rsidRDefault="00EF09EA" w:rsidP="00060909">
      <w:pPr>
        <w:pStyle w:val="FP"/>
        <w:rPr>
          <w:color w:val="0000FF"/>
        </w:rPr>
      </w:pPr>
      <w:r>
        <w:rPr>
          <w:color w:val="0000FF"/>
        </w:rPr>
        <w:t>Georg Mayer</w:t>
      </w:r>
    </w:p>
    <w:p w14:paraId="649E76E2" w14:textId="77777777" w:rsidR="00EF09EA" w:rsidRDefault="00EF09EA" w:rsidP="00060909">
      <w:pPr>
        <w:pStyle w:val="FP"/>
        <w:rPr>
          <w:color w:val="0000FF"/>
        </w:rPr>
      </w:pPr>
      <w:r>
        <w:rPr>
          <w:color w:val="0000FF"/>
        </w:rPr>
        <w:t>Heiko Kruse</w:t>
      </w:r>
    </w:p>
    <w:p w14:paraId="2E43957E" w14:textId="77777777" w:rsidR="00EF09EA" w:rsidRDefault="00EF09EA" w:rsidP="00060909">
      <w:pPr>
        <w:pStyle w:val="FP"/>
        <w:rPr>
          <w:color w:val="0000FF"/>
        </w:rPr>
      </w:pPr>
      <w:r>
        <w:rPr>
          <w:color w:val="0000FF"/>
        </w:rPr>
        <w:t>Huawei Xizeng Dai</w:t>
      </w:r>
    </w:p>
    <w:p w14:paraId="71CAD0FF" w14:textId="77777777" w:rsidR="00EF09EA" w:rsidRDefault="00EF09EA" w:rsidP="00060909">
      <w:pPr>
        <w:pStyle w:val="FP"/>
        <w:rPr>
          <w:color w:val="0000FF"/>
        </w:rPr>
      </w:pPr>
      <w:r>
        <w:rPr>
          <w:color w:val="0000FF"/>
        </w:rPr>
        <w:t>Huawei, Peter Schmitt</w:t>
      </w:r>
    </w:p>
    <w:p w14:paraId="0CC0B8C2" w14:textId="77777777" w:rsidR="00EF09EA" w:rsidRDefault="00EF09EA" w:rsidP="00060909">
      <w:pPr>
        <w:pStyle w:val="FP"/>
        <w:rPr>
          <w:color w:val="0000FF"/>
        </w:rPr>
      </w:pPr>
      <w:r>
        <w:rPr>
          <w:color w:val="0000FF"/>
        </w:rPr>
        <w:t>Huawei, Zukang Shen</w:t>
      </w:r>
    </w:p>
    <w:p w14:paraId="587C902A" w14:textId="77777777" w:rsidR="00EF09EA" w:rsidRDefault="00EF09EA" w:rsidP="00060909">
      <w:pPr>
        <w:pStyle w:val="FP"/>
        <w:rPr>
          <w:color w:val="0000FF"/>
        </w:rPr>
      </w:pPr>
      <w:r>
        <w:rPr>
          <w:color w:val="0000FF"/>
        </w:rPr>
        <w:t>Iain Sharp - ATIS</w:t>
      </w:r>
    </w:p>
    <w:p w14:paraId="3DB3831C" w14:textId="77777777" w:rsidR="00EF09EA" w:rsidRDefault="00EF09EA" w:rsidP="00060909">
      <w:pPr>
        <w:pStyle w:val="FP"/>
        <w:rPr>
          <w:color w:val="0000FF"/>
        </w:rPr>
      </w:pPr>
      <w:r>
        <w:rPr>
          <w:color w:val="0000FF"/>
        </w:rPr>
        <w:t>Johannes Achter - DT</w:t>
      </w:r>
    </w:p>
    <w:p w14:paraId="2AB99992" w14:textId="77777777" w:rsidR="00EF09EA" w:rsidRDefault="00EF09EA" w:rsidP="00060909">
      <w:pPr>
        <w:pStyle w:val="FP"/>
        <w:rPr>
          <w:color w:val="0000FF"/>
        </w:rPr>
      </w:pPr>
      <w:r>
        <w:rPr>
          <w:color w:val="0000FF"/>
        </w:rPr>
        <w:t>Kwu Tung</w:t>
      </w:r>
    </w:p>
    <w:p w14:paraId="2D454C0F" w14:textId="77777777" w:rsidR="00EF09EA" w:rsidRDefault="00EF09EA" w:rsidP="00060909">
      <w:pPr>
        <w:pStyle w:val="FP"/>
        <w:rPr>
          <w:color w:val="0000FF"/>
        </w:rPr>
      </w:pPr>
      <w:r>
        <w:rPr>
          <w:color w:val="0000FF"/>
        </w:rPr>
        <w:t>Lionel Morand_ CT chair</w:t>
      </w:r>
    </w:p>
    <w:p w14:paraId="5683A301" w14:textId="77777777" w:rsidR="00EF09EA" w:rsidRDefault="00EF09EA" w:rsidP="00060909">
      <w:pPr>
        <w:pStyle w:val="FP"/>
        <w:rPr>
          <w:color w:val="0000FF"/>
        </w:rPr>
      </w:pPr>
      <w:r>
        <w:rPr>
          <w:color w:val="0000FF"/>
        </w:rPr>
        <w:t>Mark Younge</w:t>
      </w:r>
    </w:p>
    <w:p w14:paraId="1311491D" w14:textId="77777777" w:rsidR="00EF09EA" w:rsidRDefault="00EF09EA" w:rsidP="00060909">
      <w:pPr>
        <w:pStyle w:val="FP"/>
        <w:rPr>
          <w:color w:val="0000FF"/>
        </w:rPr>
      </w:pPr>
      <w:r>
        <w:rPr>
          <w:color w:val="0000FF"/>
        </w:rPr>
        <w:t>MCC - Maurice Pope</w:t>
      </w:r>
    </w:p>
    <w:p w14:paraId="192E98A8" w14:textId="77777777" w:rsidR="00EF09EA" w:rsidRDefault="00EF09EA" w:rsidP="00060909">
      <w:pPr>
        <w:pStyle w:val="FP"/>
        <w:rPr>
          <w:color w:val="0000FF"/>
        </w:rPr>
      </w:pPr>
      <w:r>
        <w:rPr>
          <w:color w:val="0000FF"/>
        </w:rPr>
        <w:t>Ming Ai</w:t>
      </w:r>
    </w:p>
    <w:p w14:paraId="2BA32492" w14:textId="77777777" w:rsidR="00EF09EA" w:rsidRDefault="00EF09EA" w:rsidP="00060909">
      <w:pPr>
        <w:pStyle w:val="FP"/>
        <w:rPr>
          <w:color w:val="0000FF"/>
        </w:rPr>
      </w:pPr>
      <w:r>
        <w:rPr>
          <w:color w:val="0000FF"/>
        </w:rPr>
        <w:t>MTK Johan Johansson</w:t>
      </w:r>
    </w:p>
    <w:p w14:paraId="2CBED014" w14:textId="77777777" w:rsidR="00EF09EA" w:rsidRDefault="00EF09EA" w:rsidP="00060909">
      <w:pPr>
        <w:pStyle w:val="FP"/>
        <w:rPr>
          <w:color w:val="0000FF"/>
        </w:rPr>
      </w:pPr>
      <w:r>
        <w:rPr>
          <w:color w:val="0000FF"/>
        </w:rPr>
        <w:t>Nokia, Peter Leis</w:t>
      </w:r>
    </w:p>
    <w:p w14:paraId="2F415D58" w14:textId="77777777" w:rsidR="00EF09EA" w:rsidRDefault="00EF09EA" w:rsidP="00060909">
      <w:pPr>
        <w:pStyle w:val="FP"/>
        <w:rPr>
          <w:color w:val="0000FF"/>
        </w:rPr>
      </w:pPr>
      <w:r>
        <w:rPr>
          <w:color w:val="0000FF"/>
        </w:rPr>
        <w:t>RAN Chair, Wanshi Chen</w:t>
      </w:r>
    </w:p>
    <w:p w14:paraId="79A6B6C8" w14:textId="77777777" w:rsidR="00EF09EA" w:rsidRDefault="00EF09EA" w:rsidP="00060909">
      <w:pPr>
        <w:pStyle w:val="FP"/>
        <w:rPr>
          <w:color w:val="0000FF"/>
        </w:rPr>
      </w:pPr>
      <w:r>
        <w:rPr>
          <w:color w:val="0000FF"/>
        </w:rPr>
        <w:t>RAN4 Chair (Huawei), Xizeng Dai</w:t>
      </w:r>
    </w:p>
    <w:p w14:paraId="0BBF113E" w14:textId="77777777" w:rsidR="00EF09EA" w:rsidRDefault="00EF09EA" w:rsidP="00060909">
      <w:pPr>
        <w:pStyle w:val="FP"/>
        <w:rPr>
          <w:color w:val="0000FF"/>
        </w:rPr>
      </w:pPr>
      <w:r>
        <w:rPr>
          <w:color w:val="0000FF"/>
        </w:rPr>
        <w:t>RAN5 Chair, Jacob John (Motorola Mobility)</w:t>
      </w:r>
    </w:p>
    <w:p w14:paraId="3C05314B" w14:textId="77777777" w:rsidR="00EF09EA" w:rsidRPr="00EF09EA" w:rsidRDefault="00EF09EA" w:rsidP="00060909">
      <w:pPr>
        <w:pStyle w:val="FP"/>
        <w:rPr>
          <w:color w:val="0000FF"/>
          <w:lang w:val="fr-FR"/>
        </w:rPr>
      </w:pPr>
      <w:r w:rsidRPr="00EF09EA">
        <w:rPr>
          <w:color w:val="0000FF"/>
          <w:lang w:val="fr-FR"/>
        </w:rPr>
        <w:t>SA1 Chair - Jose Almodovar</w:t>
      </w:r>
    </w:p>
    <w:p w14:paraId="2E40E5CF" w14:textId="77777777" w:rsidR="00EF09EA" w:rsidRPr="00EF09EA" w:rsidRDefault="00EF09EA" w:rsidP="00060909">
      <w:pPr>
        <w:pStyle w:val="FP"/>
        <w:rPr>
          <w:color w:val="0000FF"/>
          <w:lang w:val="fr-FR"/>
        </w:rPr>
      </w:pPr>
      <w:r w:rsidRPr="00EF09EA">
        <w:rPr>
          <w:color w:val="0000FF"/>
          <w:lang w:val="fr-FR"/>
        </w:rPr>
        <w:t>SA2 Chair - Puneet Jain</w:t>
      </w:r>
    </w:p>
    <w:p w14:paraId="0ABD0EB1" w14:textId="77777777" w:rsidR="00EF09EA" w:rsidRDefault="00EF09EA" w:rsidP="00060909">
      <w:pPr>
        <w:pStyle w:val="FP"/>
        <w:rPr>
          <w:color w:val="0000FF"/>
        </w:rPr>
      </w:pPr>
      <w:r>
        <w:rPr>
          <w:color w:val="0000FF"/>
        </w:rPr>
        <w:t>SA5 chair, Thomas Tovinger</w:t>
      </w:r>
    </w:p>
    <w:p w14:paraId="11E963A3" w14:textId="77777777" w:rsidR="00EF09EA" w:rsidRDefault="00EF09EA" w:rsidP="00060909">
      <w:pPr>
        <w:pStyle w:val="FP"/>
        <w:rPr>
          <w:color w:val="0000FF"/>
        </w:rPr>
      </w:pPr>
      <w:r>
        <w:rPr>
          <w:color w:val="0000FF"/>
        </w:rPr>
        <w:t>Suresh Nair</w:t>
      </w:r>
    </w:p>
    <w:p w14:paraId="41A014B2" w14:textId="77777777" w:rsidR="00EF09EA" w:rsidRDefault="00EF09EA" w:rsidP="00060909">
      <w:pPr>
        <w:pStyle w:val="FP"/>
        <w:rPr>
          <w:color w:val="0000FF"/>
        </w:rPr>
      </w:pPr>
      <w:r>
        <w:rPr>
          <w:color w:val="0000FF"/>
        </w:rPr>
        <w:t>Yasuhiro Kato, ARIB</w:t>
      </w:r>
    </w:p>
    <w:p w14:paraId="3546B826" w14:textId="77777777" w:rsidR="00EF09EA" w:rsidRDefault="00EF09EA" w:rsidP="00060909">
      <w:pPr>
        <w:pStyle w:val="FP"/>
        <w:rPr>
          <w:color w:val="0000FF"/>
        </w:rPr>
      </w:pPr>
      <w:r>
        <w:rPr>
          <w:color w:val="0000FF"/>
        </w:rPr>
        <w:t>ZTE-YuanGao</w:t>
      </w:r>
    </w:p>
    <w:p w14:paraId="08BD8FF4" w14:textId="01A72DC0" w:rsidR="007E1A46" w:rsidRPr="00254CFC" w:rsidRDefault="007E1A46" w:rsidP="00CD73EC">
      <w:pPr>
        <w:pStyle w:val="FP"/>
      </w:pPr>
    </w:p>
    <w:p w14:paraId="36FA659A" w14:textId="268605CC" w:rsidR="00CD73EC" w:rsidRPr="00254CFC" w:rsidRDefault="00F5598B" w:rsidP="00745058">
      <w:r w:rsidRPr="00254CFC">
        <w:t xml:space="preserve">Balazs Bertenyi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5473BC29" w14:textId="634DB882" w:rsidR="00F5598B" w:rsidRPr="00254CFC" w:rsidRDefault="00F5598B" w:rsidP="00837DE3">
      <w:pPr>
        <w:pStyle w:val="Heading1"/>
      </w:pPr>
      <w:r w:rsidRPr="00254CFC">
        <w:t>1</w:t>
      </w:r>
      <w:r w:rsidRPr="00254CFC">
        <w:tab/>
        <w:t>Opening of the meeting and Chair's remarks</w:t>
      </w:r>
    </w:p>
    <w:p w14:paraId="37AC4591" w14:textId="4DC8620E" w:rsidR="00F5598B" w:rsidRPr="00254CFC" w:rsidRDefault="00F5598B" w:rsidP="00F5598B">
      <w:pPr>
        <w:rPr>
          <w:lang w:eastAsia="en-US"/>
        </w:rPr>
      </w:pPr>
      <w:r w:rsidRPr="00254CFC">
        <w:rPr>
          <w:lang w:eastAsia="en-US"/>
        </w:rPr>
        <w:t>The F2F Decision Meeting Convenor (Balazs Bertenyi) welcomed participants and asked each OP group and TSG Chairs to introduce their respective teams.</w:t>
      </w:r>
    </w:p>
    <w:p w14:paraId="17CC5AFA" w14:textId="77777777" w:rsidR="00F5598B" w:rsidRPr="00254CFC" w:rsidRDefault="00F5598B" w:rsidP="00F5598B">
      <w:pPr>
        <w:rPr>
          <w:lang w:eastAsia="en-US"/>
        </w:rPr>
      </w:pPr>
    </w:p>
    <w:p w14:paraId="487C13D0" w14:textId="66F5AC8E" w:rsidR="00F5598B" w:rsidRPr="00254CFC" w:rsidRDefault="00F5598B" w:rsidP="00837DE3">
      <w:pPr>
        <w:pStyle w:val="Heading1"/>
      </w:pPr>
      <w:r w:rsidRPr="00254CFC">
        <w:t>2</w:t>
      </w:r>
      <w:r w:rsidRPr="00254CFC">
        <w:tab/>
        <w:t>Approval of Agenda</w:t>
      </w:r>
    </w:p>
    <w:p w14:paraId="154A3248" w14:textId="10B47590" w:rsidR="00F5598B" w:rsidRPr="00254CFC" w:rsidRDefault="00A04D33" w:rsidP="00A51EF0">
      <w:pPr>
        <w:keepNext/>
        <w:pBdr>
          <w:top w:val="single" w:sz="4" w:space="1" w:color="auto"/>
        </w:pBdr>
        <w:rPr>
          <w:lang w:eastAsia="en-US"/>
        </w:rPr>
      </w:pPr>
      <w:hyperlink r:id="rId8" w:history="1">
        <w:r w:rsidR="00F5598B" w:rsidRPr="00254CFC">
          <w:rPr>
            <w:rStyle w:val="Hyperlink"/>
            <w:lang w:eastAsia="en-US"/>
          </w:rPr>
          <w:t>OPf2</w:t>
        </w:r>
        <w:r w:rsidR="001E102B" w:rsidRPr="00254CFC">
          <w:rPr>
            <w:rStyle w:val="Hyperlink"/>
            <w:lang w:eastAsia="en-US"/>
          </w:rPr>
          <w:t>2</w:t>
        </w:r>
        <w:r w:rsidR="00F5598B" w:rsidRPr="00254CFC">
          <w:rPr>
            <w:rStyle w:val="Hyperlink"/>
            <w:lang w:eastAsia="en-US"/>
          </w:rPr>
          <w:t>00</w:t>
        </w:r>
        <w:r w:rsidR="001E102B" w:rsidRPr="00254CFC">
          <w:rPr>
            <w:rStyle w:val="Hyperlink"/>
            <w:lang w:eastAsia="en-US"/>
          </w:rPr>
          <w:t>01</w:t>
        </w:r>
      </w:hyperlink>
      <w:r w:rsidR="00F5598B" w:rsidRPr="00254CFC">
        <w:rPr>
          <w:lang w:eastAsia="en-US"/>
        </w:rPr>
        <w:t xml:space="preserve">: </w:t>
      </w:r>
      <w:r w:rsidR="001E102B" w:rsidRPr="00254CFC">
        <w:rPr>
          <w:lang w:eastAsia="en-US"/>
        </w:rPr>
        <w:t>Draft</w:t>
      </w:r>
      <w:r w:rsidR="00EF09EA">
        <w:rPr>
          <w:lang w:eastAsia="en-US"/>
        </w:rPr>
        <w:t xml:space="preserve"> </w:t>
      </w:r>
      <w:r w:rsidR="00F5598B" w:rsidRPr="00254CFC">
        <w:rPr>
          <w:lang w:eastAsia="en-US"/>
        </w:rPr>
        <w:t>Agenda. F2F Decision Meeting Convenor (Balazs Bertenyi)</w:t>
      </w:r>
    </w:p>
    <w:p w14:paraId="1B5E67E5" w14:textId="77777777" w:rsidR="00F5598B" w:rsidRPr="00254CFC" w:rsidRDefault="00F5598B" w:rsidP="00F0012A">
      <w:pPr>
        <w:keepNext/>
        <w:rPr>
          <w:rFonts w:cs="Arial"/>
          <w:b/>
        </w:rPr>
      </w:pPr>
      <w:r w:rsidRPr="00254CFC">
        <w:rPr>
          <w:rFonts w:cs="Arial"/>
          <w:b/>
        </w:rPr>
        <w:t>Discussion and conclusion:</w:t>
      </w:r>
    </w:p>
    <w:p w14:paraId="79E9BE77" w14:textId="70A6D169" w:rsidR="00F5598B" w:rsidRPr="00254CFC" w:rsidRDefault="00F5598B" w:rsidP="00F5598B">
      <w:r w:rsidRPr="00254CFC">
        <w:rPr>
          <w:lang w:eastAsia="en-US"/>
        </w:rPr>
        <w:t xml:space="preserve">The agenda was </w:t>
      </w:r>
      <w:r w:rsidR="001E102B" w:rsidRPr="00254CFC">
        <w:rPr>
          <w:color w:val="FF0000"/>
          <w:lang w:eastAsia="en-US"/>
        </w:rPr>
        <w:t>endorsed</w:t>
      </w:r>
      <w:r w:rsidRPr="00254CFC">
        <w:t>.</w:t>
      </w:r>
    </w:p>
    <w:p w14:paraId="216C8D0D" w14:textId="77777777" w:rsidR="00F5598B" w:rsidRPr="00254CFC" w:rsidRDefault="00F5598B" w:rsidP="00F5598B">
      <w:pPr>
        <w:rPr>
          <w:lang w:eastAsia="en-US"/>
        </w:rPr>
      </w:pPr>
    </w:p>
    <w:p w14:paraId="32A90455" w14:textId="173CD73D" w:rsidR="00F5598B" w:rsidRPr="00254CFC" w:rsidRDefault="00F5598B" w:rsidP="00837DE3">
      <w:pPr>
        <w:pStyle w:val="Heading1"/>
      </w:pPr>
      <w:r w:rsidRPr="00254CFC">
        <w:t>3</w:t>
      </w:r>
      <w:r w:rsidRPr="00254CFC">
        <w:tab/>
        <w:t>Review of key criteria from Hosting OP</w:t>
      </w:r>
    </w:p>
    <w:p w14:paraId="07D1955C" w14:textId="0702D137" w:rsidR="001E102B" w:rsidRPr="00254CFC" w:rsidRDefault="00A04D33" w:rsidP="00A51EF0">
      <w:pPr>
        <w:keepNext/>
        <w:pBdr>
          <w:top w:val="single" w:sz="4" w:space="1" w:color="auto"/>
        </w:pBdr>
        <w:rPr>
          <w:lang w:eastAsia="en-US"/>
        </w:rPr>
      </w:pPr>
      <w:hyperlink r:id="rId9" w:history="1">
        <w:r w:rsidR="00F5598B" w:rsidRPr="00254CFC">
          <w:rPr>
            <w:rStyle w:val="Hyperlink"/>
            <w:lang w:eastAsia="en-US"/>
          </w:rPr>
          <w:t>OPf2</w:t>
        </w:r>
        <w:r w:rsidR="001E102B" w:rsidRPr="00254CFC">
          <w:rPr>
            <w:rStyle w:val="Hyperlink"/>
            <w:lang w:eastAsia="en-US"/>
          </w:rPr>
          <w:t>2</w:t>
        </w:r>
        <w:r w:rsidR="00F5598B" w:rsidRPr="00254CFC">
          <w:rPr>
            <w:rStyle w:val="Hyperlink"/>
            <w:lang w:eastAsia="en-US"/>
          </w:rPr>
          <w:t>0002</w:t>
        </w:r>
      </w:hyperlink>
      <w:r w:rsidR="00F5598B" w:rsidRPr="00254CFC">
        <w:rPr>
          <w:lang w:eastAsia="en-US"/>
        </w:rPr>
        <w:t xml:space="preserve"> </w:t>
      </w:r>
      <w:r w:rsidR="001E102B" w:rsidRPr="00254CFC">
        <w:rPr>
          <w:lang w:eastAsia="en-US"/>
        </w:rPr>
        <w:t>3GPP F2F return - Overall plan (F2F Decision Meeting Convenor (Balazs Bertenyi))</w:t>
      </w:r>
    </w:p>
    <w:p w14:paraId="42E33147" w14:textId="573646F8" w:rsidR="00F5598B" w:rsidRPr="00254CFC" w:rsidRDefault="001E102B" w:rsidP="001E102B">
      <w:pPr>
        <w:rPr>
          <w:b/>
          <w:bCs/>
          <w:lang w:eastAsia="en-US"/>
        </w:rPr>
      </w:pPr>
      <w:r w:rsidRPr="00254CFC">
        <w:rPr>
          <w:b/>
          <w:bCs/>
          <w:lang w:eastAsia="en-US"/>
        </w:rPr>
        <w:t>Overall plan</w:t>
      </w:r>
    </w:p>
    <w:p w14:paraId="0762C83B" w14:textId="013DFDB5" w:rsidR="001E102B" w:rsidRPr="00254CFC" w:rsidRDefault="001E102B" w:rsidP="001E102B">
      <w:pPr>
        <w:rPr>
          <w:lang w:eastAsia="en-US"/>
        </w:rPr>
      </w:pPr>
      <w:r w:rsidRPr="00254CFC">
        <w:rPr>
          <w:lang w:eastAsia="en-US"/>
        </w:rPr>
        <w:t>Based on the current covid-related travel and quarantine policies it is proposed to target the following general plan for 2022:</w:t>
      </w:r>
    </w:p>
    <w:p w14:paraId="16E74D9D" w14:textId="77777777" w:rsidR="001E102B" w:rsidRPr="00254CFC" w:rsidRDefault="001E102B" w:rsidP="001E102B">
      <w:pPr>
        <w:rPr>
          <w:b/>
          <w:bCs/>
          <w:lang w:eastAsia="en-US"/>
        </w:rPr>
      </w:pPr>
      <w:r w:rsidRPr="00254CFC">
        <w:rPr>
          <w:b/>
          <w:bCs/>
          <w:lang w:eastAsia="en-US"/>
        </w:rPr>
        <w:t>Confirm target plan now</w:t>
      </w:r>
    </w:p>
    <w:p w14:paraId="7C0C6BBC" w14:textId="5B735BF6" w:rsidR="001E102B" w:rsidRPr="00254CFC" w:rsidRDefault="001E102B" w:rsidP="001E102B">
      <w:pPr>
        <w:pStyle w:val="B1"/>
      </w:pPr>
      <w:r w:rsidRPr="00254CFC">
        <w:t>-</w:t>
      </w:r>
      <w:r w:rsidRPr="00254CFC">
        <w:tab/>
        <w:t>All 3GPP meetings until end of May are to be held as E-meetings</w:t>
      </w:r>
    </w:p>
    <w:p w14:paraId="77BE746D" w14:textId="3ADEA79D" w:rsidR="001E102B" w:rsidRPr="00254CFC" w:rsidRDefault="001E102B" w:rsidP="001E102B">
      <w:pPr>
        <w:pStyle w:val="B1"/>
      </w:pPr>
      <w:r w:rsidRPr="00254CFC">
        <w:t>-</w:t>
      </w:r>
      <w:r w:rsidRPr="00254CFC">
        <w:tab/>
        <w:t>TSG#96 in June to be held F2F in Budapest/HU</w:t>
      </w:r>
    </w:p>
    <w:p w14:paraId="06D79C8E" w14:textId="123CD0FB" w:rsidR="001E102B" w:rsidRPr="00254CFC" w:rsidRDefault="001E102B" w:rsidP="001E102B">
      <w:pPr>
        <w:pStyle w:val="B1"/>
      </w:pPr>
      <w:r w:rsidRPr="00254CFC">
        <w:t>-</w:t>
      </w:r>
      <w:r w:rsidRPr="00254CFC">
        <w:tab/>
        <w:t>All July WG meetings to be held as E-meetings</w:t>
      </w:r>
    </w:p>
    <w:p w14:paraId="73F958A7" w14:textId="5A82D1BD" w:rsidR="001E102B" w:rsidRPr="00254CFC" w:rsidRDefault="001E102B" w:rsidP="001E102B">
      <w:pPr>
        <w:pStyle w:val="B1"/>
      </w:pPr>
      <w:r w:rsidRPr="00254CFC">
        <w:t>-</w:t>
      </w:r>
      <w:r w:rsidRPr="00254CFC">
        <w:tab/>
        <w:t>RAN WGs in August to be held F2F in Toulouse/FR</w:t>
      </w:r>
    </w:p>
    <w:p w14:paraId="689DCE65" w14:textId="2C96F308" w:rsidR="001E102B" w:rsidRPr="00254CFC" w:rsidRDefault="001E102B" w:rsidP="001E102B">
      <w:pPr>
        <w:pStyle w:val="B1"/>
      </w:pPr>
      <w:r w:rsidRPr="00254CFC">
        <w:t>-</w:t>
      </w:r>
      <w:r w:rsidRPr="00254CFC">
        <w:tab/>
        <w:t>SA and CT WGs in August to be held F2F in Gothenburg/Sweden</w:t>
      </w:r>
    </w:p>
    <w:p w14:paraId="7781A598" w14:textId="3EA67012" w:rsidR="001E102B" w:rsidRPr="00254CFC" w:rsidRDefault="001E102B" w:rsidP="001E102B">
      <w:pPr>
        <w:pStyle w:val="B2"/>
      </w:pPr>
      <w:r w:rsidRPr="00254CFC">
        <w:t>-</w:t>
      </w:r>
      <w:r w:rsidRPr="00254CFC">
        <w:tab/>
        <w:t>Some smaller groups are hosted in Malaga/SP, Wroclaw/PL, Bath/UK</w:t>
      </w:r>
    </w:p>
    <w:p w14:paraId="12263351" w14:textId="77777777" w:rsidR="001E102B" w:rsidRPr="00254CFC" w:rsidRDefault="001E102B" w:rsidP="001E102B">
      <w:pPr>
        <w:pStyle w:val="B2"/>
      </w:pPr>
    </w:p>
    <w:p w14:paraId="51CF419B" w14:textId="58EE9108" w:rsidR="001E102B" w:rsidRPr="00254CFC" w:rsidRDefault="001E102B" w:rsidP="001E102B">
      <w:pPr>
        <w:rPr>
          <w:b/>
          <w:bCs/>
          <w:lang w:eastAsia="en-US"/>
        </w:rPr>
      </w:pPr>
      <w:r w:rsidRPr="00254CFC">
        <w:rPr>
          <w:b/>
          <w:bCs/>
          <w:lang w:eastAsia="en-US"/>
        </w:rPr>
        <w:t>Tentative for now, confirm target plan</w:t>
      </w:r>
    </w:p>
    <w:p w14:paraId="314D7A03" w14:textId="5D338FCE" w:rsidR="001E102B" w:rsidRPr="00254CFC" w:rsidRDefault="001E102B" w:rsidP="001E102B">
      <w:pPr>
        <w:pStyle w:val="B1"/>
      </w:pPr>
      <w:r w:rsidRPr="00254CFC">
        <w:t>-</w:t>
      </w:r>
      <w:r w:rsidRPr="00254CFC">
        <w:tab/>
        <w:t>TSG#97 in September to be held as E-meeting (originally NA)</w:t>
      </w:r>
    </w:p>
    <w:p w14:paraId="55B59355" w14:textId="66D9D858" w:rsidR="001E102B" w:rsidRPr="00254CFC" w:rsidRDefault="001E102B" w:rsidP="001E102B">
      <w:pPr>
        <w:pStyle w:val="B1"/>
      </w:pPr>
      <w:r w:rsidRPr="00254CFC">
        <w:t>-</w:t>
      </w:r>
      <w:r w:rsidRPr="00254CFC">
        <w:tab/>
        <w:t>All WG meetings in October to be held as E-meetings (originally India and China)</w:t>
      </w:r>
    </w:p>
    <w:p w14:paraId="47649B48" w14:textId="12734618" w:rsidR="001E102B" w:rsidRPr="00254CFC" w:rsidRDefault="001E102B" w:rsidP="001E102B">
      <w:pPr>
        <w:pStyle w:val="B1"/>
      </w:pPr>
      <w:r w:rsidRPr="00254CFC">
        <w:t>-</w:t>
      </w:r>
      <w:r w:rsidRPr="00254CFC">
        <w:tab/>
        <w:t>All WG meetings in November to be held F2F</w:t>
      </w:r>
    </w:p>
    <w:p w14:paraId="6D7F1CC8" w14:textId="709F6277" w:rsidR="001E102B" w:rsidRPr="00254CFC" w:rsidRDefault="001E102B" w:rsidP="001E102B">
      <w:pPr>
        <w:pStyle w:val="B1"/>
      </w:pPr>
      <w:r w:rsidRPr="00254CFC">
        <w:t>-</w:t>
      </w:r>
      <w:r w:rsidRPr="00254CFC">
        <w:tab/>
        <w:t>TSG#98 in December: proposal to hold this as F2F meeting in Seville/SP</w:t>
      </w:r>
    </w:p>
    <w:p w14:paraId="2D916A44" w14:textId="77777777" w:rsidR="001E102B" w:rsidRPr="00254CFC" w:rsidRDefault="001E102B" w:rsidP="001E102B">
      <w:pPr>
        <w:pStyle w:val="B1"/>
      </w:pPr>
    </w:p>
    <w:p w14:paraId="6D4E4E35" w14:textId="77777777" w:rsidR="001E102B" w:rsidRPr="00254CFC" w:rsidRDefault="001E102B" w:rsidP="001E102B">
      <w:pPr>
        <w:rPr>
          <w:lang w:eastAsia="en-US"/>
        </w:rPr>
      </w:pPr>
      <w:r w:rsidRPr="00254CFC">
        <w:rPr>
          <w:lang w:eastAsia="en-US"/>
        </w:rPr>
        <w:t>In case return-quarantine restrictions entirely disappear, moving even more meetings to F2F in 2022 can be considered</w:t>
      </w:r>
    </w:p>
    <w:p w14:paraId="5E2D0C4E" w14:textId="31B17721" w:rsidR="001E102B" w:rsidRPr="00254CFC" w:rsidRDefault="001E102B" w:rsidP="001E102B">
      <w:pPr>
        <w:pStyle w:val="B1"/>
      </w:pPr>
      <w:r w:rsidRPr="00254CFC">
        <w:t>-</w:t>
      </w:r>
      <w:r w:rsidRPr="00254CFC">
        <w:tab/>
        <w:t>A minimum of 6 months lead time is needed for the host to find location, sign contract, etc.</w:t>
      </w:r>
    </w:p>
    <w:p w14:paraId="0033EB08" w14:textId="77777777" w:rsidR="001E102B" w:rsidRPr="00254CFC" w:rsidRDefault="001E102B" w:rsidP="001E102B">
      <w:pPr>
        <w:pStyle w:val="B1"/>
      </w:pPr>
    </w:p>
    <w:p w14:paraId="517A993D" w14:textId="53D8F7E4" w:rsidR="001E102B" w:rsidRPr="00254CFC" w:rsidRDefault="001E102B" w:rsidP="001E102B">
      <w:pPr>
        <w:rPr>
          <w:b/>
          <w:bCs/>
          <w:lang w:eastAsia="en-US"/>
        </w:rPr>
      </w:pPr>
      <w:r w:rsidRPr="00254CFC">
        <w:rPr>
          <w:b/>
          <w:bCs/>
          <w:lang w:eastAsia="en-US"/>
        </w:rPr>
        <w:t>Detailed considerations</w:t>
      </w:r>
    </w:p>
    <w:p w14:paraId="563415EC" w14:textId="77777777" w:rsidR="001E102B" w:rsidRPr="00254CFC" w:rsidRDefault="001E102B" w:rsidP="001E102B">
      <w:pPr>
        <w:rPr>
          <w:b/>
          <w:bCs/>
          <w:lang w:eastAsia="en-US"/>
        </w:rPr>
      </w:pPr>
      <w:r w:rsidRPr="00254CFC">
        <w:rPr>
          <w:b/>
          <w:bCs/>
          <w:lang w:eastAsia="en-US"/>
        </w:rPr>
        <w:t>Review the status of June and August meetings - see separate contributions</w:t>
      </w:r>
    </w:p>
    <w:p w14:paraId="7521723B" w14:textId="77777777" w:rsidR="001E102B" w:rsidRPr="00254CFC" w:rsidRDefault="001E102B" w:rsidP="001E102B">
      <w:pPr>
        <w:rPr>
          <w:b/>
          <w:bCs/>
          <w:lang w:eastAsia="en-US"/>
        </w:rPr>
      </w:pPr>
      <w:r w:rsidRPr="00254CFC">
        <w:rPr>
          <w:b/>
          <w:bCs/>
          <w:lang w:eastAsia="en-US"/>
        </w:rPr>
        <w:t>November WG planning (14-18/Nov)</w:t>
      </w:r>
    </w:p>
    <w:p w14:paraId="6473D284" w14:textId="1CD288CC" w:rsidR="001E102B" w:rsidRPr="00254CFC" w:rsidRDefault="001E102B" w:rsidP="001E102B">
      <w:pPr>
        <w:pStyle w:val="B1"/>
      </w:pPr>
      <w:r w:rsidRPr="00254CFC">
        <w:t>-</w:t>
      </w:r>
      <w:r w:rsidRPr="00254CFC">
        <w:tab/>
        <w:t>Planned to be hosted in North America</w:t>
      </w:r>
    </w:p>
    <w:p w14:paraId="08874034" w14:textId="710CDFC9" w:rsidR="001E102B" w:rsidRPr="00254CFC" w:rsidRDefault="001E102B" w:rsidP="001E102B">
      <w:pPr>
        <w:pStyle w:val="B1"/>
      </w:pPr>
      <w:r w:rsidRPr="00254CFC">
        <w:t>-</w:t>
      </w:r>
      <w:r w:rsidRPr="00254CFC">
        <w:tab/>
        <w:t>ATIS to seek a suitable location (considering the impact on delegates of all Covid-19 rules and visa issues) and present information for F2F_DM#2 (2nd/March)</w:t>
      </w:r>
    </w:p>
    <w:p w14:paraId="46958622" w14:textId="04C45A48" w:rsidR="001E102B" w:rsidRPr="00254CFC" w:rsidRDefault="001E102B" w:rsidP="001E102B">
      <w:pPr>
        <w:pStyle w:val="B1"/>
      </w:pPr>
      <w:r w:rsidRPr="00254CFC">
        <w:t>-</w:t>
      </w:r>
      <w:r w:rsidRPr="00254CFC">
        <w:tab/>
        <w:t>F2F_DM#2 to confirm, or re-consider November WG meeting location if suitable North American location is not identified</w:t>
      </w:r>
    </w:p>
    <w:p w14:paraId="64E77D50" w14:textId="78C76902" w:rsidR="001E102B" w:rsidRPr="00254CFC" w:rsidRDefault="001E102B" w:rsidP="001E102B">
      <w:pPr>
        <w:pStyle w:val="B2"/>
      </w:pPr>
      <w:r w:rsidRPr="00254CFC">
        <w:t>-</w:t>
      </w:r>
      <w:r w:rsidRPr="00254CFC">
        <w:tab/>
        <w:t>Re-confirm North America, or move the location to Europe</w:t>
      </w:r>
    </w:p>
    <w:p w14:paraId="15147A19" w14:textId="77777777" w:rsidR="001E102B" w:rsidRPr="00254CFC" w:rsidRDefault="001E102B" w:rsidP="001E102B">
      <w:pPr>
        <w:pStyle w:val="B1"/>
      </w:pPr>
    </w:p>
    <w:p w14:paraId="650D0B8C" w14:textId="77777777" w:rsidR="001E102B" w:rsidRPr="00254CFC" w:rsidRDefault="001E102B" w:rsidP="001E102B">
      <w:pPr>
        <w:rPr>
          <w:b/>
          <w:bCs/>
          <w:lang w:eastAsia="en-US"/>
        </w:rPr>
      </w:pPr>
      <w:r w:rsidRPr="00254CFC">
        <w:rPr>
          <w:b/>
          <w:bCs/>
          <w:lang w:eastAsia="en-US"/>
        </w:rPr>
        <w:t>December TSG planning (12-16/Dec)</w:t>
      </w:r>
    </w:p>
    <w:p w14:paraId="2D653C3D" w14:textId="158BCCD4" w:rsidR="001E102B" w:rsidRPr="00254CFC" w:rsidRDefault="001E102B" w:rsidP="001E102B">
      <w:pPr>
        <w:pStyle w:val="B1"/>
      </w:pPr>
      <w:r w:rsidRPr="00254CFC">
        <w:t>-</w:t>
      </w:r>
      <w:r w:rsidRPr="00254CFC">
        <w:tab/>
        <w:t>EF3 has signed contract (from earlier postponement) for Seville/SP</w:t>
      </w:r>
    </w:p>
    <w:p w14:paraId="59053083" w14:textId="6717C739" w:rsidR="001E102B" w:rsidRPr="00254CFC" w:rsidRDefault="001E102B" w:rsidP="001E102B">
      <w:pPr>
        <w:pStyle w:val="B1"/>
      </w:pPr>
      <w:r w:rsidRPr="00254CFC">
        <w:t>-</w:t>
      </w:r>
      <w:r w:rsidRPr="00254CFC">
        <w:tab/>
        <w:t>Unreasonable hardship if return-quarantine is still in place: X-mas quarantine!</w:t>
      </w:r>
    </w:p>
    <w:p w14:paraId="45AAD0E7" w14:textId="17DF5954" w:rsidR="001E102B" w:rsidRPr="00254CFC" w:rsidRDefault="001E102B" w:rsidP="001E102B">
      <w:pPr>
        <w:pStyle w:val="B1"/>
      </w:pPr>
      <w:r w:rsidRPr="00254CFC">
        <w:t>-</w:t>
      </w:r>
      <w:r w:rsidRPr="00254CFC">
        <w:tab/>
        <w:t>Re-check status at F2F_DM#2 (2nd/March)</w:t>
      </w:r>
    </w:p>
    <w:p w14:paraId="026D6A5A" w14:textId="77777777" w:rsidR="001E102B" w:rsidRPr="00254CFC" w:rsidRDefault="001E102B" w:rsidP="001E102B">
      <w:pPr>
        <w:pStyle w:val="B1"/>
      </w:pPr>
    </w:p>
    <w:p w14:paraId="4DF2C8D0" w14:textId="2AB7CA42" w:rsidR="00C5503E" w:rsidRPr="00254CFC" w:rsidRDefault="00C5503E" w:rsidP="00C5503E">
      <w:pPr>
        <w:rPr>
          <w:b/>
          <w:bCs/>
          <w:lang w:eastAsia="en-US"/>
        </w:rPr>
      </w:pPr>
      <w:r w:rsidRPr="00254CFC">
        <w:rPr>
          <w:b/>
          <w:bCs/>
          <w:lang w:eastAsia="en-US"/>
        </w:rPr>
        <w:t>F2F Decision Meeting plan</w:t>
      </w:r>
    </w:p>
    <w:p w14:paraId="3F93CD23" w14:textId="56EADC06" w:rsidR="00C5503E" w:rsidRPr="00254CFC" w:rsidRDefault="00C5503E" w:rsidP="00C5503E">
      <w:pPr>
        <w:pStyle w:val="B1"/>
      </w:pPr>
      <w:r w:rsidRPr="00254CFC">
        <w:t>-</w:t>
      </w:r>
      <w:r w:rsidRPr="00254CFC">
        <w:tab/>
        <w:t>F2F DM interim sync up 28th January (Friday) 13-15h UTC</w:t>
      </w:r>
    </w:p>
    <w:p w14:paraId="1CA9C643" w14:textId="4156425E" w:rsidR="00C5503E" w:rsidRPr="00254CFC" w:rsidRDefault="00C5503E" w:rsidP="00C5503E">
      <w:pPr>
        <w:pStyle w:val="B2"/>
      </w:pPr>
      <w:r w:rsidRPr="00254CFC">
        <w:t>-</w:t>
      </w:r>
      <w:r w:rsidRPr="00254CFC">
        <w:tab/>
        <w:t>Re-confirm/update plans for F2F meetings.</w:t>
      </w:r>
    </w:p>
    <w:p w14:paraId="42A7FD77" w14:textId="2B797123" w:rsidR="00C5503E" w:rsidRPr="00254CFC" w:rsidRDefault="00C5503E" w:rsidP="00C5503E">
      <w:pPr>
        <w:pStyle w:val="B1"/>
      </w:pPr>
      <w:r w:rsidRPr="00254CFC">
        <w:t>-</w:t>
      </w:r>
      <w:r w:rsidRPr="00254CFC">
        <w:tab/>
        <w:t>[MHSG#27: 7th February (Monday) 13-15h UTC</w:t>
      </w:r>
    </w:p>
    <w:p w14:paraId="22EBF00E" w14:textId="388A5B97" w:rsidR="00C5503E" w:rsidRPr="00254CFC" w:rsidRDefault="00C5503E" w:rsidP="00C5503E">
      <w:pPr>
        <w:pStyle w:val="B2"/>
      </w:pPr>
      <w:r w:rsidRPr="00254CFC">
        <w:t>-</w:t>
      </w:r>
      <w:r w:rsidRPr="00254CFC">
        <w:tab/>
        <w:t>Update F2F resumption study on key criteria to cover Omicron policies]</w:t>
      </w:r>
    </w:p>
    <w:p w14:paraId="0CE41087" w14:textId="266AEC34" w:rsidR="00C5503E" w:rsidRPr="00254CFC" w:rsidRDefault="00C5503E" w:rsidP="00C5503E">
      <w:pPr>
        <w:pStyle w:val="B1"/>
      </w:pPr>
      <w:r w:rsidRPr="00254CFC">
        <w:t>-</w:t>
      </w:r>
      <w:r w:rsidRPr="00254CFC">
        <w:tab/>
        <w:t>F2F_DM#2: 2nd March (Wednesday) 13-15h UTC</w:t>
      </w:r>
    </w:p>
    <w:p w14:paraId="46AAF8BE" w14:textId="2FCDFC01" w:rsidR="00C5503E" w:rsidRPr="00254CFC" w:rsidRDefault="00C5503E" w:rsidP="00C5503E">
      <w:pPr>
        <w:pStyle w:val="B2"/>
      </w:pPr>
      <w:r w:rsidRPr="00254CFC">
        <w:t>-</w:t>
      </w:r>
      <w:r w:rsidRPr="00254CFC">
        <w:tab/>
        <w:t>Confirm target plan for Sept-Dec/2022</w:t>
      </w:r>
    </w:p>
    <w:p w14:paraId="56306ECC" w14:textId="7A83905B" w:rsidR="00C5503E" w:rsidRPr="00254CFC" w:rsidRDefault="00C5503E" w:rsidP="00C5503E">
      <w:pPr>
        <w:pStyle w:val="B2"/>
      </w:pPr>
      <w:r w:rsidRPr="00254CFC">
        <w:t>-</w:t>
      </w:r>
      <w:r w:rsidRPr="00254CFC">
        <w:tab/>
        <w:t>Make formal decision on June TSGs</w:t>
      </w:r>
    </w:p>
    <w:p w14:paraId="6AC21CB3" w14:textId="2927F362" w:rsidR="00C5503E" w:rsidRPr="00254CFC" w:rsidRDefault="00C5503E" w:rsidP="00C5503E">
      <w:pPr>
        <w:pStyle w:val="B2"/>
      </w:pPr>
      <w:r w:rsidRPr="00254CFC">
        <w:t>-</w:t>
      </w:r>
      <w:r w:rsidRPr="00254CFC">
        <w:tab/>
        <w:t>Review planning status (August, Nov meetings)</w:t>
      </w:r>
    </w:p>
    <w:p w14:paraId="61CBE777" w14:textId="24874441" w:rsidR="00C5503E" w:rsidRPr="00254CFC" w:rsidRDefault="00C5503E" w:rsidP="00C5503E">
      <w:pPr>
        <w:pStyle w:val="B1"/>
      </w:pPr>
      <w:r w:rsidRPr="00254CFC">
        <w:t>-</w:t>
      </w:r>
      <w:r w:rsidRPr="00254CFC">
        <w:tab/>
        <w:t>F2F_DM#3: 10th May (Tuesday) 13-15h UTC</w:t>
      </w:r>
    </w:p>
    <w:p w14:paraId="308482AF" w14:textId="0F9C2710" w:rsidR="00C5503E" w:rsidRPr="00254CFC" w:rsidRDefault="00C5503E" w:rsidP="00C5503E">
      <w:pPr>
        <w:pStyle w:val="B2"/>
      </w:pPr>
      <w:r w:rsidRPr="00254CFC">
        <w:t>-</w:t>
      </w:r>
      <w:r w:rsidRPr="00254CFC">
        <w:tab/>
        <w:t>Formal decision on August WGs, formal decision on September TSGs</w:t>
      </w:r>
    </w:p>
    <w:p w14:paraId="6A595E1C" w14:textId="52EE82B0" w:rsidR="00C5503E" w:rsidRPr="00254CFC" w:rsidRDefault="00C5503E" w:rsidP="00C5503E">
      <w:pPr>
        <w:pStyle w:val="B1"/>
      </w:pPr>
      <w:r w:rsidRPr="00254CFC">
        <w:t>-</w:t>
      </w:r>
      <w:r w:rsidRPr="00254CFC">
        <w:tab/>
        <w:t>F2F_DM#4: 16 August (Tuesday) 13-15h UTC</w:t>
      </w:r>
    </w:p>
    <w:p w14:paraId="53414816" w14:textId="357DEAB1" w:rsidR="001E102B" w:rsidRPr="00254CFC" w:rsidRDefault="00C5503E" w:rsidP="00C5503E">
      <w:pPr>
        <w:pStyle w:val="B2"/>
      </w:pPr>
      <w:r w:rsidRPr="00254CFC">
        <w:t>-</w:t>
      </w:r>
      <w:r w:rsidRPr="00254CFC">
        <w:tab/>
        <w:t>Formal decision on November WGs and December TSGs</w:t>
      </w:r>
    </w:p>
    <w:p w14:paraId="3AA16B48" w14:textId="77777777" w:rsidR="00C5503E" w:rsidRPr="00254CFC" w:rsidRDefault="00C5503E" w:rsidP="00C5503E">
      <w:pPr>
        <w:pStyle w:val="B2"/>
      </w:pPr>
    </w:p>
    <w:p w14:paraId="7112E5F8" w14:textId="77777777" w:rsidR="00F5598B" w:rsidRPr="00254CFC" w:rsidRDefault="00F5598B" w:rsidP="00F5598B">
      <w:pPr>
        <w:keepNext/>
        <w:rPr>
          <w:rFonts w:cs="Arial"/>
          <w:b/>
        </w:rPr>
      </w:pPr>
      <w:r w:rsidRPr="00254CFC">
        <w:rPr>
          <w:rFonts w:cs="Arial"/>
          <w:b/>
        </w:rPr>
        <w:lastRenderedPageBreak/>
        <w:t>Discussion and conclusion:</w:t>
      </w:r>
    </w:p>
    <w:p w14:paraId="673C5D28" w14:textId="3832F773" w:rsidR="001E102B" w:rsidRPr="00254CFC" w:rsidRDefault="004C5EAB" w:rsidP="00F5598B">
      <w:pPr>
        <w:rPr>
          <w:lang w:eastAsia="en-US"/>
        </w:rPr>
      </w:pPr>
      <w:r w:rsidRPr="00254CFC">
        <w:rPr>
          <w:lang w:eastAsia="en-US"/>
        </w:rPr>
        <w:t>The</w:t>
      </w:r>
      <w:r w:rsidR="00FF105E">
        <w:rPr>
          <w:lang w:eastAsia="en-US"/>
        </w:rPr>
        <w:t xml:space="preserve"> TSG </w:t>
      </w:r>
      <w:r w:rsidR="00FF105E" w:rsidRPr="00254CFC">
        <w:rPr>
          <w:lang w:eastAsia="en-US"/>
        </w:rPr>
        <w:t>S</w:t>
      </w:r>
      <w:r w:rsidRPr="00254CFC">
        <w:rPr>
          <w:lang w:eastAsia="en-US"/>
        </w:rPr>
        <w:t>A Chair asked whether this would preclude groups from holding 2 F2F meetings in the second half of the year between</w:t>
      </w:r>
      <w:r w:rsidR="00FF105E">
        <w:rPr>
          <w:lang w:eastAsia="en-US"/>
        </w:rPr>
        <w:t xml:space="preserve"> TSG </w:t>
      </w:r>
      <w:r w:rsidR="00FF105E" w:rsidRPr="00254CFC">
        <w:rPr>
          <w:lang w:eastAsia="en-US"/>
        </w:rPr>
        <w:t>P</w:t>
      </w:r>
      <w:r w:rsidRPr="00254CFC">
        <w:rPr>
          <w:lang w:eastAsia="en-US"/>
        </w:rPr>
        <w:t xml:space="preserve">lenaries. </w:t>
      </w:r>
      <w:r w:rsidR="00FF105E">
        <w:rPr>
          <w:lang w:eastAsia="en-US"/>
        </w:rPr>
        <w:t>The SA WG2 Chair commented that any planned F2F meetings are cancelled, then there may be a need to extend replacement e-meetings by some additional days to allow the same amount of work progress.</w:t>
      </w:r>
    </w:p>
    <w:p w14:paraId="7D0D5F0A" w14:textId="3786D9C0" w:rsidR="00F5598B" w:rsidRPr="00254CFC" w:rsidRDefault="001E102B" w:rsidP="00F5598B">
      <w:pPr>
        <w:rPr>
          <w:lang w:eastAsia="en-US"/>
        </w:rPr>
      </w:pPr>
      <w:r w:rsidRPr="00254CFC">
        <w:rPr>
          <w:lang w:eastAsia="en-US"/>
        </w:rPr>
        <w:t xml:space="preserve">Cancellation deadlines - ETSI EF3 replied that contracts have been made for returns to cancelled venues in 2020 in order not to lose the deposit and will be dependent on the situation at the time of the meetings. Deutsche Telekom (EF3) commented that the deadlines should be met in general, but there may also be the need for some short-term cancellation policies to be able to meet the changing travel conditions. </w:t>
      </w:r>
    </w:p>
    <w:p w14:paraId="4B5C7689" w14:textId="3E301BCF" w:rsidR="001E102B" w:rsidRPr="00254CFC" w:rsidRDefault="001E102B" w:rsidP="00F5598B">
      <w:pPr>
        <w:rPr>
          <w:lang w:eastAsia="en-US"/>
        </w:rPr>
      </w:pPr>
      <w:r w:rsidRPr="00254CFC">
        <w:rPr>
          <w:lang w:eastAsia="en-US"/>
        </w:rPr>
        <w:t>The TSG RAN Chair commented that the August meetings are planned as F2F, with parallel planning as e-meetings.</w:t>
      </w:r>
    </w:p>
    <w:p w14:paraId="32913145" w14:textId="2D9FCCE3" w:rsidR="001E102B" w:rsidRPr="00FF105E" w:rsidRDefault="001E102B" w:rsidP="00F5598B">
      <w:pPr>
        <w:rPr>
          <w:b/>
          <w:bCs/>
          <w:lang w:eastAsia="en-US"/>
        </w:rPr>
      </w:pPr>
      <w:r w:rsidRPr="00FF105E">
        <w:rPr>
          <w:b/>
          <w:bCs/>
          <w:lang w:eastAsia="en-US"/>
        </w:rPr>
        <w:t>It was agreed to confirm the listed items for confirmation and return to the other items</w:t>
      </w:r>
      <w:r w:rsidR="00C5503E" w:rsidRPr="00FF105E">
        <w:rPr>
          <w:b/>
          <w:bCs/>
          <w:lang w:eastAsia="en-US"/>
        </w:rPr>
        <w:t xml:space="preserve"> on 2 </w:t>
      </w:r>
      <w:r w:rsidRPr="00FF105E">
        <w:rPr>
          <w:b/>
          <w:bCs/>
          <w:lang w:eastAsia="en-US"/>
        </w:rPr>
        <w:t>March 2022.</w:t>
      </w:r>
    </w:p>
    <w:p w14:paraId="72751D6D" w14:textId="77777777" w:rsidR="00FF105E" w:rsidRDefault="00FF105E" w:rsidP="00FF105E">
      <w:pPr>
        <w:rPr>
          <w:lang w:eastAsia="en-US"/>
        </w:rPr>
      </w:pPr>
      <w:r>
        <w:rPr>
          <w:lang w:eastAsia="en-US"/>
        </w:rPr>
        <w:t xml:space="preserve">This was then </w:t>
      </w:r>
      <w:r w:rsidRPr="00FF105E">
        <w:rPr>
          <w:color w:val="0000FF"/>
          <w:lang w:eastAsia="en-US"/>
        </w:rPr>
        <w:t>noted</w:t>
      </w:r>
      <w:r>
        <w:rPr>
          <w:lang w:eastAsia="en-US"/>
        </w:rPr>
        <w:t>.</w:t>
      </w:r>
    </w:p>
    <w:p w14:paraId="108276C6" w14:textId="061F666B" w:rsidR="00F5598B" w:rsidRPr="00254CFC" w:rsidRDefault="00F5598B" w:rsidP="00F5598B">
      <w:pPr>
        <w:rPr>
          <w:lang w:eastAsia="en-US"/>
        </w:rPr>
      </w:pPr>
    </w:p>
    <w:p w14:paraId="60E2301D" w14:textId="28431518" w:rsidR="00C5503E" w:rsidRPr="00254CFC" w:rsidRDefault="00C5503E" w:rsidP="00C5503E">
      <w:pPr>
        <w:pStyle w:val="Heading1"/>
      </w:pPr>
      <w:r w:rsidRPr="00254CFC">
        <w:t>4</w:t>
      </w:r>
      <w:r w:rsidRPr="00254CFC">
        <w:tab/>
      </w:r>
      <w:r w:rsidR="004C5EAB" w:rsidRPr="00254CFC">
        <w:t>Review of status of key criteria from hosts and OPs</w:t>
      </w:r>
    </w:p>
    <w:p w14:paraId="605CAB24" w14:textId="3D1ADED8" w:rsidR="00C5503E" w:rsidRPr="00254CFC" w:rsidRDefault="00A04D33" w:rsidP="00C5503E">
      <w:pPr>
        <w:keepNext/>
        <w:pBdr>
          <w:top w:val="single" w:sz="4" w:space="1" w:color="auto"/>
        </w:pBdr>
        <w:rPr>
          <w:lang w:eastAsia="en-US"/>
        </w:rPr>
      </w:pPr>
      <w:hyperlink r:id="rId10" w:history="1">
        <w:r w:rsidR="00C5503E" w:rsidRPr="00254CFC">
          <w:rPr>
            <w:rStyle w:val="Hyperlink"/>
            <w:lang w:eastAsia="en-US"/>
          </w:rPr>
          <w:t>OPf220006</w:t>
        </w:r>
      </w:hyperlink>
      <w:r w:rsidR="00C5503E" w:rsidRPr="00254CFC">
        <w:rPr>
          <w:lang w:eastAsia="en-US"/>
        </w:rPr>
        <w:t xml:space="preserve"> 3GPP F2F return - Overall plan (F2F Decision Meeting Convenor (Balazs Bertenyi))</w:t>
      </w:r>
    </w:p>
    <w:p w14:paraId="55820F6A" w14:textId="14C816CC" w:rsidR="00C5503E" w:rsidRPr="00FF105E" w:rsidRDefault="00C5503E" w:rsidP="00C5503E">
      <w:pPr>
        <w:rPr>
          <w:b/>
          <w:bCs/>
          <w:lang w:val="fr-FR" w:eastAsia="en-US"/>
        </w:rPr>
      </w:pPr>
      <w:r w:rsidRPr="00FF105E">
        <w:rPr>
          <w:b/>
          <w:bCs/>
          <w:lang w:val="fr-FR" w:eastAsia="en-US"/>
        </w:rPr>
        <w:t>Travel ban</w:t>
      </w:r>
    </w:p>
    <w:p w14:paraId="5D162875" w14:textId="77777777" w:rsidR="00C5503E" w:rsidRPr="00FF105E" w:rsidRDefault="00C5503E" w:rsidP="00C5503E">
      <w:pPr>
        <w:rPr>
          <w:b/>
          <w:bCs/>
          <w:lang w:val="fr-FR" w:eastAsia="en-US"/>
        </w:rPr>
      </w:pPr>
      <w:r w:rsidRPr="00FF105E">
        <w:rPr>
          <w:b/>
          <w:bCs/>
          <w:lang w:val="fr-FR" w:eastAsia="en-US"/>
        </w:rPr>
        <w:t>References:</w:t>
      </w:r>
    </w:p>
    <w:p w14:paraId="4326D1EC" w14:textId="32258255" w:rsidR="00C5503E" w:rsidRPr="00FF105E" w:rsidRDefault="00A04D33" w:rsidP="00C5503E">
      <w:pPr>
        <w:rPr>
          <w:lang w:val="fr-FR" w:eastAsia="en-US"/>
        </w:rPr>
      </w:pPr>
      <w:hyperlink r:id="rId11" w:history="1">
        <w:r w:rsidR="00C5503E" w:rsidRPr="00FF105E">
          <w:rPr>
            <w:rStyle w:val="Hyperlink"/>
            <w:lang w:val="fr-FR" w:eastAsia="en-US"/>
          </w:rPr>
          <w:t>http://www.police.hu/en/content/information-on-general-rules-of-border-crossing</w:t>
        </w:r>
      </w:hyperlink>
      <w:r w:rsidR="00C5503E" w:rsidRPr="00FF105E">
        <w:rPr>
          <w:lang w:val="fr-FR" w:eastAsia="en-US"/>
        </w:rPr>
        <w:t xml:space="preserve"> </w:t>
      </w:r>
    </w:p>
    <w:p w14:paraId="76277B18" w14:textId="3B6B712F" w:rsidR="00C5503E" w:rsidRPr="00FF105E" w:rsidRDefault="00A04D33" w:rsidP="00C5503E">
      <w:pPr>
        <w:rPr>
          <w:lang w:val="fr-FR" w:eastAsia="en-US"/>
        </w:rPr>
      </w:pPr>
      <w:hyperlink r:id="rId12" w:history="1">
        <w:r w:rsidR="00C5503E" w:rsidRPr="00FF105E">
          <w:rPr>
            <w:rStyle w:val="Hyperlink"/>
            <w:lang w:val="fr-FR" w:eastAsia="en-US"/>
          </w:rPr>
          <w:t>https://konzuliszolgalat.kormany.hu/tajekoztato-a-covid-19-jarvany-miatti-magyarorszagra-torteno-belepesi-korlatozasokrol</w:t>
        </w:r>
      </w:hyperlink>
      <w:r w:rsidR="00C5503E" w:rsidRPr="00FF105E">
        <w:rPr>
          <w:lang w:val="fr-FR" w:eastAsia="en-US"/>
        </w:rPr>
        <w:t xml:space="preserve"> </w:t>
      </w:r>
    </w:p>
    <w:p w14:paraId="10AE4001" w14:textId="77777777" w:rsidR="00C5503E" w:rsidRPr="00254CFC" w:rsidRDefault="00C5503E" w:rsidP="00C5503E">
      <w:pPr>
        <w:rPr>
          <w:lang w:eastAsia="en-US"/>
        </w:rPr>
      </w:pPr>
      <w:r w:rsidRPr="00254CFC">
        <w:rPr>
          <w:lang w:eastAsia="en-US"/>
        </w:rPr>
        <w:t>Hungary currently mandates 14 day quarantine for travels from the following countries:</w:t>
      </w:r>
    </w:p>
    <w:p w14:paraId="55016012" w14:textId="2B7B0D2B" w:rsidR="00C5503E" w:rsidRPr="00254CFC" w:rsidRDefault="00C5503E" w:rsidP="00C5503E">
      <w:pPr>
        <w:pStyle w:val="B1"/>
      </w:pPr>
      <w:r w:rsidRPr="00254CFC">
        <w:t>-</w:t>
      </w:r>
      <w:r w:rsidRPr="00254CFC">
        <w:tab/>
        <w:t>Botswana</w:t>
      </w:r>
    </w:p>
    <w:p w14:paraId="20D992C6" w14:textId="7A7C56F0" w:rsidR="00C5503E" w:rsidRPr="00254CFC" w:rsidRDefault="00C5503E" w:rsidP="00C5503E">
      <w:pPr>
        <w:pStyle w:val="B1"/>
      </w:pPr>
      <w:r w:rsidRPr="00254CFC">
        <w:t>-</w:t>
      </w:r>
      <w:r w:rsidRPr="00254CFC">
        <w:tab/>
        <w:t>South Africa</w:t>
      </w:r>
    </w:p>
    <w:p w14:paraId="206327FC" w14:textId="5F292C0B" w:rsidR="00C5503E" w:rsidRPr="00254CFC" w:rsidRDefault="00C5503E" w:rsidP="00C5503E">
      <w:pPr>
        <w:pStyle w:val="B1"/>
      </w:pPr>
      <w:r w:rsidRPr="00254CFC">
        <w:t>-</w:t>
      </w:r>
      <w:r w:rsidRPr="00254CFC">
        <w:tab/>
        <w:t>Swaziland</w:t>
      </w:r>
    </w:p>
    <w:p w14:paraId="38B0E3D0" w14:textId="0870A307" w:rsidR="00C5503E" w:rsidRPr="00254CFC" w:rsidRDefault="00C5503E" w:rsidP="00C5503E">
      <w:pPr>
        <w:pStyle w:val="B1"/>
      </w:pPr>
      <w:r w:rsidRPr="00254CFC">
        <w:t>-</w:t>
      </w:r>
      <w:r w:rsidRPr="00254CFC">
        <w:tab/>
        <w:t>Lesotho</w:t>
      </w:r>
    </w:p>
    <w:p w14:paraId="78DB9DE6" w14:textId="60811EE8" w:rsidR="00C5503E" w:rsidRPr="00254CFC" w:rsidRDefault="00C5503E" w:rsidP="00C5503E">
      <w:pPr>
        <w:pStyle w:val="B1"/>
      </w:pPr>
      <w:r w:rsidRPr="00254CFC">
        <w:t>-</w:t>
      </w:r>
      <w:r w:rsidRPr="00254CFC">
        <w:tab/>
        <w:t>Mosambique</w:t>
      </w:r>
    </w:p>
    <w:p w14:paraId="31246754" w14:textId="0B6BDBFE" w:rsidR="00C5503E" w:rsidRPr="00254CFC" w:rsidRDefault="00C5503E" w:rsidP="00C5503E">
      <w:pPr>
        <w:pStyle w:val="B1"/>
      </w:pPr>
      <w:r w:rsidRPr="00254CFC">
        <w:t>-</w:t>
      </w:r>
      <w:r w:rsidRPr="00254CFC">
        <w:tab/>
        <w:t>Namibia</w:t>
      </w:r>
    </w:p>
    <w:p w14:paraId="0725346B" w14:textId="29D507F4" w:rsidR="00C5503E" w:rsidRPr="00254CFC" w:rsidRDefault="00C5503E" w:rsidP="00C5503E">
      <w:pPr>
        <w:pStyle w:val="B1"/>
      </w:pPr>
      <w:r w:rsidRPr="00254CFC">
        <w:t>-</w:t>
      </w:r>
      <w:r w:rsidRPr="00254CFC">
        <w:tab/>
        <w:t>Zimbabwe</w:t>
      </w:r>
    </w:p>
    <w:p w14:paraId="6C9EE8BE" w14:textId="77777777" w:rsidR="00C5503E" w:rsidRPr="00254CFC" w:rsidRDefault="00C5503E" w:rsidP="00C5503E">
      <w:pPr>
        <w:pStyle w:val="B1"/>
      </w:pPr>
    </w:p>
    <w:p w14:paraId="17293239" w14:textId="77777777" w:rsidR="00C5503E" w:rsidRPr="00254CFC" w:rsidRDefault="00C5503E" w:rsidP="00C5503E">
      <w:pPr>
        <w:rPr>
          <w:lang w:eastAsia="en-US"/>
        </w:rPr>
      </w:pPr>
      <w:r w:rsidRPr="00254CFC">
        <w:rPr>
          <w:lang w:eastAsia="en-US"/>
        </w:rPr>
        <w:t>Travelers from other countries can enter into Hungary as long as they fulfill the immunization criteria (see following slide)</w:t>
      </w:r>
    </w:p>
    <w:p w14:paraId="3C27C88E" w14:textId="1A98E45C" w:rsidR="00C5503E" w:rsidRPr="00254CFC" w:rsidRDefault="00C5503E" w:rsidP="00C5503E">
      <w:pPr>
        <w:rPr>
          <w:b/>
          <w:bCs/>
          <w:lang w:eastAsia="en-US"/>
        </w:rPr>
      </w:pPr>
      <w:r w:rsidRPr="00254CFC">
        <w:rPr>
          <w:b/>
          <w:bCs/>
          <w:lang w:eastAsia="en-US"/>
        </w:rPr>
        <w:t>Immunization criteria</w:t>
      </w:r>
    </w:p>
    <w:p w14:paraId="64085B0C" w14:textId="77777777" w:rsidR="00C5503E" w:rsidRPr="00254CFC" w:rsidRDefault="00C5503E" w:rsidP="00C5503E">
      <w:pPr>
        <w:rPr>
          <w:b/>
          <w:bCs/>
          <w:lang w:eastAsia="en-US"/>
        </w:rPr>
      </w:pPr>
      <w:r w:rsidRPr="00254CFC">
        <w:rPr>
          <w:b/>
          <w:bCs/>
          <w:lang w:eastAsia="en-US"/>
        </w:rPr>
        <w:t>Accepted vaccines:</w:t>
      </w:r>
    </w:p>
    <w:p w14:paraId="3858C539" w14:textId="615B42D2" w:rsidR="00C5503E" w:rsidRPr="00254CFC" w:rsidRDefault="00C5503E" w:rsidP="00C5503E">
      <w:pPr>
        <w:pStyle w:val="B1"/>
      </w:pPr>
      <w:r w:rsidRPr="00254CFC">
        <w:t>-</w:t>
      </w:r>
      <w:r w:rsidRPr="00254CFC">
        <w:tab/>
        <w:t>All the WHO and all EMA vaccines are accepted</w:t>
      </w:r>
    </w:p>
    <w:p w14:paraId="613629C7" w14:textId="14B3DBE6" w:rsidR="00C5503E" w:rsidRPr="00254CFC" w:rsidRDefault="00C5503E" w:rsidP="00C5503E">
      <w:pPr>
        <w:pStyle w:val="B1"/>
      </w:pPr>
      <w:r w:rsidRPr="00254CFC">
        <w:t>-</w:t>
      </w:r>
      <w:r w:rsidRPr="00254CFC">
        <w:tab/>
        <w:t>Additional accepted vaccines: Sputnik V</w:t>
      </w:r>
    </w:p>
    <w:p w14:paraId="5307B90E" w14:textId="77777777" w:rsidR="00C5503E" w:rsidRPr="00254CFC" w:rsidRDefault="00C5503E" w:rsidP="00C5503E">
      <w:pPr>
        <w:pStyle w:val="B1"/>
      </w:pPr>
    </w:p>
    <w:p w14:paraId="3AEA7D37" w14:textId="77777777" w:rsidR="00C5503E" w:rsidRPr="00254CFC" w:rsidRDefault="00C5503E" w:rsidP="00C5503E">
      <w:pPr>
        <w:rPr>
          <w:b/>
          <w:bCs/>
          <w:lang w:eastAsia="en-US"/>
        </w:rPr>
      </w:pPr>
      <w:r w:rsidRPr="00254CFC">
        <w:rPr>
          <w:b/>
          <w:bCs/>
          <w:lang w:eastAsia="en-US"/>
        </w:rPr>
        <w:t>Required doses</w:t>
      </w:r>
    </w:p>
    <w:p w14:paraId="367C8BC6" w14:textId="2ADB3AE2" w:rsidR="00C5503E" w:rsidRPr="00254CFC" w:rsidRDefault="00C5503E" w:rsidP="00C5503E">
      <w:pPr>
        <w:pStyle w:val="B1"/>
      </w:pPr>
      <w:r w:rsidRPr="00254CFC">
        <w:t>-</w:t>
      </w:r>
      <w:r w:rsidRPr="00254CFC">
        <w:tab/>
        <w:t>A 3rd dose is required in order to be considered fully vaccinated, or</w:t>
      </w:r>
    </w:p>
    <w:p w14:paraId="35D76CDD" w14:textId="16E71177" w:rsidR="00C5503E" w:rsidRPr="00254CFC" w:rsidRDefault="00C5503E" w:rsidP="00C5503E">
      <w:pPr>
        <w:pStyle w:val="B1"/>
      </w:pPr>
      <w:r w:rsidRPr="00254CFC">
        <w:t>-</w:t>
      </w:r>
      <w:r w:rsidRPr="00254CFC">
        <w:tab/>
        <w:t>2 doses plus proven recovery from breakthrough infection</w:t>
      </w:r>
    </w:p>
    <w:p w14:paraId="3995C644" w14:textId="77777777" w:rsidR="00C5503E" w:rsidRPr="00254CFC" w:rsidRDefault="00C5503E" w:rsidP="00C5503E">
      <w:pPr>
        <w:pStyle w:val="B1"/>
      </w:pPr>
    </w:p>
    <w:p w14:paraId="2303BA98" w14:textId="77777777" w:rsidR="00C5503E" w:rsidRPr="00254CFC" w:rsidRDefault="00C5503E" w:rsidP="00C5503E">
      <w:pPr>
        <w:rPr>
          <w:b/>
          <w:bCs/>
          <w:lang w:eastAsia="en-US"/>
        </w:rPr>
      </w:pPr>
      <w:r w:rsidRPr="00254CFC">
        <w:rPr>
          <w:b/>
          <w:bCs/>
          <w:lang w:eastAsia="en-US"/>
        </w:rPr>
        <w:t>Validity of vaccines</w:t>
      </w:r>
    </w:p>
    <w:p w14:paraId="410C6753" w14:textId="646DA05F" w:rsidR="00C5503E" w:rsidRPr="00254CFC" w:rsidRDefault="00C5503E" w:rsidP="00C5503E">
      <w:pPr>
        <w:pStyle w:val="B1"/>
      </w:pPr>
      <w:r w:rsidRPr="00254CFC">
        <w:t>-</w:t>
      </w:r>
      <w:r w:rsidRPr="00254CFC">
        <w:tab/>
        <w:t>Immunity through 3 doses is valid indefinitely</w:t>
      </w:r>
    </w:p>
    <w:p w14:paraId="492298E2" w14:textId="6FF8F4CF" w:rsidR="00C5503E" w:rsidRPr="00254CFC" w:rsidRDefault="00C5503E" w:rsidP="00C5503E">
      <w:pPr>
        <w:pStyle w:val="B1"/>
      </w:pPr>
      <w:r w:rsidRPr="00254CFC">
        <w:t>-</w:t>
      </w:r>
      <w:r w:rsidRPr="00254CFC">
        <w:tab/>
        <w:t>Immunity through 2 doses plus breakthrough infection is valid for 6 months after recovery</w:t>
      </w:r>
    </w:p>
    <w:p w14:paraId="3CD48A62" w14:textId="77777777" w:rsidR="00C5503E" w:rsidRPr="00254CFC" w:rsidRDefault="00C5503E" w:rsidP="00C5503E">
      <w:pPr>
        <w:pStyle w:val="B1"/>
      </w:pPr>
    </w:p>
    <w:p w14:paraId="4980D90A" w14:textId="77777777" w:rsidR="00C5503E" w:rsidRPr="00254CFC" w:rsidRDefault="00C5503E" w:rsidP="00C5503E">
      <w:pPr>
        <w:rPr>
          <w:b/>
          <w:bCs/>
          <w:lang w:eastAsia="en-US"/>
        </w:rPr>
      </w:pPr>
      <w:r w:rsidRPr="00254CFC">
        <w:rPr>
          <w:b/>
          <w:bCs/>
          <w:lang w:eastAsia="en-US"/>
        </w:rPr>
        <w:t>Other forms of immunity</w:t>
      </w:r>
    </w:p>
    <w:p w14:paraId="4FFE71B4" w14:textId="1A2FDA72" w:rsidR="00C5503E" w:rsidRPr="00254CFC" w:rsidRDefault="00C5503E" w:rsidP="00C5503E">
      <w:pPr>
        <w:pStyle w:val="B1"/>
      </w:pPr>
      <w:r w:rsidRPr="00254CFC">
        <w:t>-</w:t>
      </w:r>
      <w:r w:rsidRPr="00254CFC">
        <w:tab/>
        <w:t>Testing mandates for non-immunized is TBC</w:t>
      </w:r>
    </w:p>
    <w:p w14:paraId="0B6FE4DF" w14:textId="56EE5353" w:rsidR="00C5503E" w:rsidRPr="00254CFC" w:rsidRDefault="00C5503E" w:rsidP="00C5503E">
      <w:pPr>
        <w:pStyle w:val="B1"/>
        <w:rPr>
          <w:bCs/>
        </w:rPr>
      </w:pPr>
      <w:r w:rsidRPr="00254CFC">
        <w:rPr>
          <w:bCs/>
        </w:rPr>
        <w:t>-</w:t>
      </w:r>
      <w:r w:rsidRPr="00254CFC">
        <w:rPr>
          <w:bCs/>
        </w:rPr>
        <w:tab/>
        <w:t>Immunization criteria</w:t>
      </w:r>
    </w:p>
    <w:p w14:paraId="0FFF7D48" w14:textId="77777777" w:rsidR="00C5503E" w:rsidRPr="00254CFC" w:rsidRDefault="00C5503E" w:rsidP="00C5503E">
      <w:pPr>
        <w:pStyle w:val="B1"/>
        <w:rPr>
          <w:bCs/>
        </w:rPr>
      </w:pPr>
    </w:p>
    <w:p w14:paraId="0534DA94" w14:textId="77777777" w:rsidR="00C5503E" w:rsidRPr="00254CFC" w:rsidRDefault="00C5503E" w:rsidP="00C5503E">
      <w:pPr>
        <w:rPr>
          <w:b/>
          <w:bCs/>
          <w:lang w:eastAsia="en-US"/>
        </w:rPr>
      </w:pPr>
      <w:r w:rsidRPr="00254CFC">
        <w:rPr>
          <w:b/>
          <w:bCs/>
          <w:lang w:eastAsia="en-US"/>
        </w:rPr>
        <w:t>Mask</w:t>
      </w:r>
    </w:p>
    <w:p w14:paraId="64F52A91" w14:textId="6E08DE12" w:rsidR="00C5503E" w:rsidRPr="00254CFC" w:rsidRDefault="00C5503E" w:rsidP="00C5503E">
      <w:pPr>
        <w:pStyle w:val="B1"/>
      </w:pPr>
      <w:r w:rsidRPr="00254CFC">
        <w:t>-</w:t>
      </w:r>
      <w:r w:rsidRPr="00254CFC">
        <w:tab/>
        <w:t>Mandatory mask mandate for all indoor activities</w:t>
      </w:r>
    </w:p>
    <w:p w14:paraId="33CC3041" w14:textId="0B469C8A" w:rsidR="00C5503E" w:rsidRPr="00254CFC" w:rsidRDefault="00C5503E" w:rsidP="00C5503E">
      <w:pPr>
        <w:pStyle w:val="B1"/>
      </w:pPr>
      <w:r w:rsidRPr="00254CFC">
        <w:t>-</w:t>
      </w:r>
      <w:r w:rsidRPr="00254CFC">
        <w:tab/>
        <w:t>No outdoor mandate</w:t>
      </w:r>
    </w:p>
    <w:p w14:paraId="2EEFFE79" w14:textId="77777777" w:rsidR="00C5503E" w:rsidRPr="00254CFC" w:rsidRDefault="00C5503E" w:rsidP="00C5503E">
      <w:pPr>
        <w:pStyle w:val="B1"/>
      </w:pPr>
    </w:p>
    <w:p w14:paraId="06B867BD" w14:textId="77777777" w:rsidR="00C5503E" w:rsidRPr="00254CFC" w:rsidRDefault="00C5503E" w:rsidP="00C5503E">
      <w:pPr>
        <w:rPr>
          <w:b/>
          <w:bCs/>
          <w:lang w:eastAsia="en-US"/>
        </w:rPr>
      </w:pPr>
      <w:r w:rsidRPr="00254CFC">
        <w:rPr>
          <w:b/>
          <w:bCs/>
          <w:lang w:eastAsia="en-US"/>
        </w:rPr>
        <w:t>Social distancing:</w:t>
      </w:r>
    </w:p>
    <w:p w14:paraId="55FE62E0" w14:textId="11F7AD8B" w:rsidR="00C5503E" w:rsidRPr="00254CFC" w:rsidRDefault="00C5503E" w:rsidP="00C5503E">
      <w:pPr>
        <w:pStyle w:val="B1"/>
      </w:pPr>
      <w:r w:rsidRPr="00254CFC">
        <w:t>-</w:t>
      </w:r>
      <w:r w:rsidRPr="00254CFC">
        <w:tab/>
        <w:t>General recommendation to maintain 2m wherever possible</w:t>
      </w:r>
    </w:p>
    <w:p w14:paraId="4FBAE2B9" w14:textId="7B716CEB" w:rsidR="00C5503E" w:rsidRPr="00254CFC" w:rsidRDefault="00C5503E" w:rsidP="00C5503E">
      <w:pPr>
        <w:pStyle w:val="B1"/>
      </w:pPr>
      <w:r w:rsidRPr="00254CFC">
        <w:t>-</w:t>
      </w:r>
      <w:r w:rsidRPr="00254CFC">
        <w:tab/>
        <w:t>There are currently no limitations on size of indoor or outdoor gatherings</w:t>
      </w:r>
    </w:p>
    <w:p w14:paraId="6EDB3825" w14:textId="496C5B72" w:rsidR="00C5503E" w:rsidRPr="00254CFC" w:rsidRDefault="00C5503E" w:rsidP="00C5503E">
      <w:pPr>
        <w:pStyle w:val="B2"/>
      </w:pPr>
      <w:r w:rsidRPr="00254CFC">
        <w:t>Note:</w:t>
      </w:r>
      <w:r w:rsidRPr="00254CFC">
        <w:tab/>
        <w:t>General election to be held in April</w:t>
      </w:r>
      <w:r w:rsidRPr="00254CFC">
        <w:br/>
        <w:t>This might impact overall Covid policies</w:t>
      </w:r>
    </w:p>
    <w:p w14:paraId="5CFD09CA" w14:textId="77777777" w:rsidR="00C5503E" w:rsidRPr="00254CFC" w:rsidRDefault="00C5503E" w:rsidP="00C5503E">
      <w:pPr>
        <w:pStyle w:val="B2"/>
      </w:pPr>
    </w:p>
    <w:p w14:paraId="576BF732" w14:textId="77777777" w:rsidR="00C5503E" w:rsidRPr="00254CFC" w:rsidRDefault="00C5503E" w:rsidP="00C5503E">
      <w:pPr>
        <w:rPr>
          <w:b/>
          <w:bCs/>
          <w:lang w:eastAsia="en-US"/>
        </w:rPr>
      </w:pPr>
      <w:r w:rsidRPr="00254CFC">
        <w:rPr>
          <w:b/>
          <w:bCs/>
          <w:lang w:eastAsia="en-US"/>
        </w:rPr>
        <w:t>Policies in case of infection during meeting</w:t>
      </w:r>
    </w:p>
    <w:p w14:paraId="1764AD44" w14:textId="43982358" w:rsidR="00C5503E" w:rsidRPr="00254CFC" w:rsidRDefault="00C5503E" w:rsidP="00C5503E">
      <w:pPr>
        <w:pStyle w:val="B1"/>
      </w:pPr>
      <w:r w:rsidRPr="00254CFC">
        <w:t>-</w:t>
      </w:r>
      <w:r w:rsidRPr="00254CFC">
        <w:tab/>
        <w:t>Currently no strict rules and hardly any enforcement or any quarantine rules of infected people or their close contacts</w:t>
      </w:r>
    </w:p>
    <w:p w14:paraId="1BE1EC51" w14:textId="4FFCF0FF" w:rsidR="00C5503E" w:rsidRPr="00254CFC" w:rsidRDefault="00C5503E" w:rsidP="00C5503E">
      <w:pPr>
        <w:pStyle w:val="B1"/>
      </w:pPr>
      <w:r w:rsidRPr="00254CFC">
        <w:t>-</w:t>
      </w:r>
      <w:r w:rsidRPr="00254CFC">
        <w:tab/>
        <w:t>Possible changes TBD</w:t>
      </w:r>
    </w:p>
    <w:p w14:paraId="76FF225A" w14:textId="2A086EB0" w:rsidR="00C5503E" w:rsidRPr="00254CFC" w:rsidRDefault="00C5503E" w:rsidP="00C5503E">
      <w:pPr>
        <w:pStyle w:val="B1"/>
      </w:pPr>
      <w:r w:rsidRPr="00254CFC">
        <w:t>-</w:t>
      </w:r>
      <w:r w:rsidRPr="00254CFC">
        <w:tab/>
        <w:t>Balazs in contact with Legal Head of National Health Institute to track the exact policies</w:t>
      </w:r>
    </w:p>
    <w:p w14:paraId="057790D3" w14:textId="0FB57016" w:rsidR="00C5503E" w:rsidRPr="00254CFC" w:rsidRDefault="00C5503E" w:rsidP="00C5503E">
      <w:pPr>
        <w:rPr>
          <w:b/>
          <w:bCs/>
          <w:lang w:eastAsia="en-US"/>
        </w:rPr>
      </w:pPr>
      <w:r w:rsidRPr="00254CFC">
        <w:rPr>
          <w:b/>
          <w:bCs/>
          <w:lang w:eastAsia="en-US"/>
        </w:rPr>
        <w:t>Venue setup and traveling</w:t>
      </w:r>
    </w:p>
    <w:p w14:paraId="27411389" w14:textId="77777777" w:rsidR="00C5503E" w:rsidRPr="00254CFC" w:rsidRDefault="00C5503E" w:rsidP="00C5503E">
      <w:pPr>
        <w:rPr>
          <w:b/>
          <w:bCs/>
          <w:lang w:eastAsia="en-US"/>
        </w:rPr>
      </w:pPr>
      <w:r w:rsidRPr="00254CFC">
        <w:rPr>
          <w:b/>
          <w:bCs/>
          <w:lang w:eastAsia="en-US"/>
        </w:rPr>
        <w:t>Inbound travel</w:t>
      </w:r>
    </w:p>
    <w:p w14:paraId="74C0BABB" w14:textId="24AA4C63" w:rsidR="00C5503E" w:rsidRPr="00254CFC" w:rsidRDefault="00C5503E" w:rsidP="00C5503E">
      <w:pPr>
        <w:pStyle w:val="B1"/>
      </w:pPr>
      <w:r w:rsidRPr="00254CFC">
        <w:t>-</w:t>
      </w:r>
      <w:r w:rsidRPr="00254CFC">
        <w:tab/>
        <w:t>BUD airport is functioning at about 40% of pre-Covid capacity in terms of number of flights</w:t>
      </w:r>
    </w:p>
    <w:p w14:paraId="468A9630" w14:textId="4611C603" w:rsidR="00C5503E" w:rsidRPr="00254CFC" w:rsidRDefault="00C5503E" w:rsidP="00C5503E">
      <w:pPr>
        <w:pStyle w:val="B1"/>
      </w:pPr>
      <w:r w:rsidRPr="00254CFC">
        <w:t>-</w:t>
      </w:r>
      <w:r w:rsidRPr="00254CFC">
        <w:tab/>
        <w:t>Hubs: FRA, MUC, LHR, CDG, AMS</w:t>
      </w:r>
    </w:p>
    <w:p w14:paraId="0A1EC87E" w14:textId="7D0F2156" w:rsidR="00C5503E" w:rsidRPr="00254CFC" w:rsidRDefault="00C5503E" w:rsidP="00C5503E">
      <w:pPr>
        <w:pStyle w:val="B2"/>
      </w:pPr>
      <w:r w:rsidRPr="00254CFC">
        <w:t></w:t>
      </w:r>
      <w:r w:rsidRPr="00254CFC">
        <w:tab/>
        <w:t>Covid rules of the hub city and the airline will need to be carefully checked!</w:t>
      </w:r>
    </w:p>
    <w:p w14:paraId="487EC924" w14:textId="77777777" w:rsidR="00C5503E" w:rsidRPr="00254CFC" w:rsidRDefault="00C5503E" w:rsidP="00C5503E">
      <w:pPr>
        <w:pStyle w:val="B2"/>
      </w:pPr>
    </w:p>
    <w:p w14:paraId="2264E2F5" w14:textId="77777777" w:rsidR="00C5503E" w:rsidRPr="00254CFC" w:rsidRDefault="00C5503E" w:rsidP="00C5503E">
      <w:pPr>
        <w:rPr>
          <w:b/>
          <w:bCs/>
          <w:lang w:eastAsia="en-US"/>
        </w:rPr>
      </w:pPr>
      <w:r w:rsidRPr="00254CFC">
        <w:rPr>
          <w:b/>
          <w:bCs/>
          <w:lang w:eastAsia="en-US"/>
        </w:rPr>
        <w:t>Budapest Congress Center and adjacent hotels</w:t>
      </w:r>
    </w:p>
    <w:p w14:paraId="6BC175A5" w14:textId="777ED735" w:rsidR="00C5503E" w:rsidRPr="00254CFC" w:rsidRDefault="00C5503E" w:rsidP="00C5503E">
      <w:pPr>
        <w:pStyle w:val="B1"/>
      </w:pPr>
      <w:r w:rsidRPr="00254CFC">
        <w:t>-</w:t>
      </w:r>
      <w:r w:rsidRPr="00254CFC">
        <w:tab/>
        <w:t>Large spacious meeting room for TSG-RAN</w:t>
      </w:r>
    </w:p>
    <w:p w14:paraId="4B04C80D" w14:textId="69DDE3C5" w:rsidR="00C5503E" w:rsidRPr="00254CFC" w:rsidRDefault="00C5503E" w:rsidP="00C5503E">
      <w:pPr>
        <w:pStyle w:val="B1"/>
      </w:pPr>
      <w:r w:rsidRPr="00254CFC">
        <w:t>-</w:t>
      </w:r>
      <w:r w:rsidRPr="00254CFC">
        <w:tab/>
        <w:t>Smaller but plenty of room for TSG-SA</w:t>
      </w:r>
    </w:p>
    <w:p w14:paraId="46AC9B93" w14:textId="160F0468" w:rsidR="00C5503E" w:rsidRPr="00254CFC" w:rsidRDefault="00C5503E" w:rsidP="00C5503E">
      <w:pPr>
        <w:pStyle w:val="B1"/>
      </w:pPr>
      <w:r w:rsidRPr="00254CFC">
        <w:t>-</w:t>
      </w:r>
      <w:r w:rsidRPr="00254CFC">
        <w:tab/>
        <w:t>Dedicated sub-contractor for individual table mics</w:t>
      </w:r>
    </w:p>
    <w:p w14:paraId="32CC66D6" w14:textId="0AAF4D21" w:rsidR="00C5503E" w:rsidRPr="00254CFC" w:rsidRDefault="00C5503E" w:rsidP="00C5503E">
      <w:pPr>
        <w:pStyle w:val="B1"/>
      </w:pPr>
      <w:r w:rsidRPr="00254CFC">
        <w:t>-</w:t>
      </w:r>
      <w:r w:rsidRPr="00254CFC">
        <w:tab/>
        <w:t>RAN and SA rooms are in separate buildings by a 200m outdoor walk</w:t>
      </w:r>
    </w:p>
    <w:p w14:paraId="1B60554E" w14:textId="50993761" w:rsidR="00C5503E" w:rsidRPr="00254CFC" w:rsidRDefault="00C5503E" w:rsidP="00C5503E">
      <w:pPr>
        <w:pStyle w:val="B1"/>
      </w:pPr>
      <w:r w:rsidRPr="00254CFC">
        <w:t>-</w:t>
      </w:r>
      <w:r w:rsidRPr="00254CFC">
        <w:tab/>
        <w:t>Physically separate coffee break areas in separate buildings</w:t>
      </w:r>
    </w:p>
    <w:p w14:paraId="1BBE7E7C" w14:textId="71D30280" w:rsidR="00C5503E" w:rsidRPr="00254CFC" w:rsidRDefault="00C5503E" w:rsidP="00C5503E">
      <w:pPr>
        <w:pStyle w:val="B1"/>
      </w:pPr>
      <w:r w:rsidRPr="00254CFC">
        <w:t>-</w:t>
      </w:r>
      <w:r w:rsidRPr="00254CFC">
        <w:tab/>
        <w:t>Outdoor lunch option in the Conference Center, or indoor food court in mall across the street</w:t>
      </w:r>
    </w:p>
    <w:p w14:paraId="0A238111" w14:textId="6DEA7379" w:rsidR="00C5503E" w:rsidRPr="00254CFC" w:rsidRDefault="00C5503E" w:rsidP="00C5503E">
      <w:pPr>
        <w:pStyle w:val="B1"/>
      </w:pPr>
      <w:r w:rsidRPr="00254CFC">
        <w:t>-</w:t>
      </w:r>
      <w:r w:rsidRPr="00254CFC">
        <w:tab/>
        <w:t>Potential sub-contractor for strict entry policing to meeting rooms</w:t>
      </w:r>
    </w:p>
    <w:p w14:paraId="565CDF91" w14:textId="77777777" w:rsidR="00C5503E" w:rsidRPr="00254CFC" w:rsidRDefault="00C5503E" w:rsidP="00C5503E">
      <w:pPr>
        <w:pStyle w:val="B1"/>
      </w:pPr>
    </w:p>
    <w:p w14:paraId="20042EE0" w14:textId="77777777" w:rsidR="00C5503E" w:rsidRPr="00254CFC" w:rsidRDefault="00C5503E" w:rsidP="00C5503E">
      <w:pPr>
        <w:rPr>
          <w:b/>
          <w:bCs/>
          <w:lang w:eastAsia="en-US"/>
        </w:rPr>
      </w:pPr>
      <w:r w:rsidRPr="00254CFC">
        <w:rPr>
          <w:b/>
          <w:bCs/>
          <w:lang w:eastAsia="en-US"/>
        </w:rPr>
        <w:t>Video of the RAN meeting room:</w:t>
      </w:r>
    </w:p>
    <w:p w14:paraId="3AA98B4B" w14:textId="427491DF" w:rsidR="00C5503E" w:rsidRPr="00254CFC" w:rsidRDefault="00C5503E" w:rsidP="00C5503E">
      <w:pPr>
        <w:pStyle w:val="B1"/>
      </w:pPr>
      <w:r w:rsidRPr="00254CFC">
        <w:t>-</w:t>
      </w:r>
      <w:r w:rsidRPr="00254CFC">
        <w:tab/>
      </w:r>
      <w:hyperlink r:id="rId13" w:history="1">
        <w:r w:rsidRPr="00254CFC">
          <w:rPr>
            <w:rStyle w:val="Hyperlink"/>
          </w:rPr>
          <w:t>https://1drv.ms/v/s!Aoo5ZD8g5t7Rhf4Yjxg4B_uRL28P_A?e=hvjAf6</w:t>
        </w:r>
      </w:hyperlink>
      <w:r w:rsidRPr="00254CFC">
        <w:t xml:space="preserve"> </w:t>
      </w:r>
    </w:p>
    <w:p w14:paraId="5B1F4049" w14:textId="65384485" w:rsidR="00C5503E" w:rsidRPr="00254CFC" w:rsidRDefault="00C5503E" w:rsidP="00C5503E">
      <w:pPr>
        <w:pStyle w:val="B1"/>
      </w:pPr>
    </w:p>
    <w:p w14:paraId="1DC773D1" w14:textId="77777777" w:rsidR="00C5503E" w:rsidRPr="00254CFC" w:rsidRDefault="00C5503E" w:rsidP="00C5503E">
      <w:pPr>
        <w:keepNext/>
        <w:rPr>
          <w:rFonts w:cs="Arial"/>
          <w:b/>
        </w:rPr>
      </w:pPr>
      <w:r w:rsidRPr="00254CFC">
        <w:rPr>
          <w:rFonts w:cs="Arial"/>
          <w:b/>
        </w:rPr>
        <w:t>Discussion and conclusion:</w:t>
      </w:r>
    </w:p>
    <w:p w14:paraId="4B22A804" w14:textId="7CDDBCBA" w:rsidR="00C5503E" w:rsidRPr="00254CFC" w:rsidRDefault="004C5EAB" w:rsidP="00C5503E">
      <w:pPr>
        <w:rPr>
          <w:lang w:eastAsia="en-US"/>
        </w:rPr>
      </w:pPr>
      <w:r w:rsidRPr="00254CFC">
        <w:rPr>
          <w:lang w:eastAsia="en-US"/>
        </w:rPr>
        <w:t>The SA</w:t>
      </w:r>
      <w:r w:rsidR="00254CFC">
        <w:rPr>
          <w:lang w:eastAsia="en-US"/>
        </w:rPr>
        <w:t> </w:t>
      </w:r>
      <w:r w:rsidRPr="00254CFC">
        <w:rPr>
          <w:lang w:eastAsia="en-US"/>
        </w:rPr>
        <w:t>WG2 Chair commented that it can take some time for getting an appointment for COVID testing. Emmanuelle Wurffel (EF3) replied that there may be facilities listed and the aim is to have medical personnel on-site which should be covered by the health insurances of delegates needing the service. This will need to be further investigated.</w:t>
      </w:r>
    </w:p>
    <w:p w14:paraId="0B948A0E" w14:textId="2F6E2755" w:rsidR="00C5503E" w:rsidRDefault="00254CFC" w:rsidP="00C5503E">
      <w:pPr>
        <w:rPr>
          <w:lang w:eastAsia="en-US"/>
        </w:rPr>
      </w:pPr>
      <w:r w:rsidRPr="00254CFC">
        <w:rPr>
          <w:lang w:eastAsia="en-US"/>
        </w:rPr>
        <w:t>The SA</w:t>
      </w:r>
      <w:r>
        <w:rPr>
          <w:lang w:eastAsia="en-US"/>
        </w:rPr>
        <w:t> </w:t>
      </w:r>
      <w:r w:rsidRPr="00254CFC">
        <w:rPr>
          <w:lang w:eastAsia="en-US"/>
        </w:rPr>
        <w:t>WG2 Chair</w:t>
      </w:r>
      <w:r>
        <w:rPr>
          <w:lang w:eastAsia="en-US"/>
        </w:rPr>
        <w:t xml:space="preserve"> commented that this assumes that delegates will also be vaccinated or choose not to travel and asked whether there is a plan to mandate vaccination for attendance to meetings. The Convenor replied that it was not felt that 3GPP are competent to make such a mandate and would need to rely on the country and region travel policies. The SA</w:t>
      </w:r>
      <w:r w:rsidR="00B71CFF">
        <w:rPr>
          <w:lang w:eastAsia="en-US"/>
        </w:rPr>
        <w:t> WG2</w:t>
      </w:r>
      <w:r>
        <w:rPr>
          <w:lang w:eastAsia="en-US"/>
        </w:rPr>
        <w:t xml:space="preserve"> Chair replied that there may not be a need for local travellers which should also be kept in mind and asked whether any sort of legal disclaimer should be considered to protect against litigation if anybody becomes sick as a result of the meeting. This has not been needed before where there is a chance to </w:t>
      </w:r>
      <w:r w:rsidR="00B71CFF">
        <w:rPr>
          <w:lang w:eastAsia="en-US"/>
        </w:rPr>
        <w:t xml:space="preserve">get sick at meetings. Perter Schmitt (Huawei) commented that there is also the possibility to be able to enter a country with pre-testing, but refusal for entry to some premises and suggested such information is also provided. This has not been an issue for Hungary and the policy in Hungary will be tracked. Iain Sharp (ATIS) commented that the governments provide the regulations and local rules will not necessarily be tracked. The TSG SA Chair commented that local rules can be changed quickly and suggested not providing recommendations of this type. </w:t>
      </w:r>
    </w:p>
    <w:p w14:paraId="2FE7B43B" w14:textId="3B16F05F" w:rsidR="00B71CFF" w:rsidRPr="00254CFC" w:rsidRDefault="00B71CFF" w:rsidP="00C5503E">
      <w:pPr>
        <w:rPr>
          <w:lang w:eastAsia="en-US"/>
        </w:rPr>
      </w:pPr>
      <w:r>
        <w:rPr>
          <w:lang w:eastAsia="en-US"/>
        </w:rPr>
        <w:t>The Convenor commented that the felt there was a good chance of the March meeting being held face to face.</w:t>
      </w:r>
    </w:p>
    <w:p w14:paraId="088F09BC" w14:textId="77777777" w:rsidR="00FF105E" w:rsidRDefault="00FF105E" w:rsidP="00FF105E">
      <w:pPr>
        <w:rPr>
          <w:lang w:eastAsia="en-US"/>
        </w:rPr>
      </w:pPr>
      <w:r>
        <w:rPr>
          <w:lang w:eastAsia="en-US"/>
        </w:rPr>
        <w:t xml:space="preserve">This was then </w:t>
      </w:r>
      <w:r w:rsidRPr="00FF105E">
        <w:rPr>
          <w:color w:val="0000FF"/>
          <w:lang w:eastAsia="en-US"/>
        </w:rPr>
        <w:t>noted</w:t>
      </w:r>
      <w:r>
        <w:rPr>
          <w:lang w:eastAsia="en-US"/>
        </w:rPr>
        <w:t>.</w:t>
      </w:r>
    </w:p>
    <w:p w14:paraId="5A287CA4" w14:textId="77777777" w:rsidR="005D47AF" w:rsidRPr="00254CFC" w:rsidRDefault="005D47AF" w:rsidP="005D47AF">
      <w:pPr>
        <w:rPr>
          <w:lang w:eastAsia="en-US"/>
        </w:rPr>
      </w:pPr>
    </w:p>
    <w:p w14:paraId="0D2EC57A" w14:textId="61A476BD" w:rsidR="00B71CFF" w:rsidRPr="00254CFC" w:rsidRDefault="00A04D33" w:rsidP="00B71CFF">
      <w:pPr>
        <w:keepNext/>
        <w:pBdr>
          <w:top w:val="single" w:sz="4" w:space="1" w:color="auto"/>
        </w:pBdr>
        <w:rPr>
          <w:lang w:eastAsia="en-US"/>
        </w:rPr>
      </w:pPr>
      <w:hyperlink r:id="rId14" w:history="1">
        <w:r w:rsidR="00B71CFF" w:rsidRPr="00254CFC">
          <w:rPr>
            <w:rStyle w:val="Hyperlink"/>
            <w:lang w:eastAsia="en-US"/>
          </w:rPr>
          <w:t>OPf22000</w:t>
        </w:r>
        <w:r w:rsidR="00B71CFF">
          <w:rPr>
            <w:rStyle w:val="Hyperlink"/>
            <w:lang w:eastAsia="en-US"/>
          </w:rPr>
          <w:t>7</w:t>
        </w:r>
      </w:hyperlink>
      <w:r w:rsidR="00B71CFF" w:rsidRPr="00254CFC">
        <w:rPr>
          <w:lang w:eastAsia="en-US"/>
        </w:rPr>
        <w:t xml:space="preserve"> </w:t>
      </w:r>
      <w:r w:rsidR="00B71CFF">
        <w:rPr>
          <w:lang w:eastAsia="en-US"/>
        </w:rPr>
        <w:t>3GPP F2F RAN WGs, Toulouse: August 2022 (ETSI / EF3)</w:t>
      </w:r>
    </w:p>
    <w:p w14:paraId="56DB9E20" w14:textId="77777777" w:rsidR="004922AE" w:rsidRPr="004922AE" w:rsidRDefault="004922AE" w:rsidP="00F5598B">
      <w:pPr>
        <w:rPr>
          <w:b/>
          <w:bCs/>
          <w:lang w:eastAsia="en-US"/>
        </w:rPr>
      </w:pPr>
      <w:r w:rsidRPr="004922AE">
        <w:rPr>
          <w:b/>
          <w:bCs/>
          <w:lang w:eastAsia="en-US"/>
        </w:rPr>
        <w:t>References:</w:t>
      </w:r>
    </w:p>
    <w:p w14:paraId="4A45416F" w14:textId="10A807BC" w:rsidR="004922AE" w:rsidRDefault="00A04D33" w:rsidP="00F5598B">
      <w:pPr>
        <w:rPr>
          <w:lang w:eastAsia="en-US"/>
        </w:rPr>
      </w:pPr>
      <w:hyperlink r:id="rId15" w:history="1">
        <w:r w:rsidR="004922AE" w:rsidRPr="00FC1E30">
          <w:rPr>
            <w:rStyle w:val="Hyperlink"/>
            <w:lang w:eastAsia="en-US"/>
          </w:rPr>
          <w:t>https://www.ema.europa.eu/en/human-regulatory/overview/public-health-threats/coronavirus-disease-covid-19/treatments-vaccines/covid-19-vaccines</w:t>
        </w:r>
      </w:hyperlink>
      <w:r w:rsidR="004922AE">
        <w:rPr>
          <w:lang w:eastAsia="en-US"/>
        </w:rPr>
        <w:t xml:space="preserve"> </w:t>
      </w:r>
    </w:p>
    <w:p w14:paraId="4835C9E8" w14:textId="1A97ABA3" w:rsidR="004922AE" w:rsidRDefault="00A04D33" w:rsidP="00F5598B">
      <w:pPr>
        <w:rPr>
          <w:lang w:eastAsia="en-US"/>
        </w:rPr>
      </w:pPr>
      <w:hyperlink r:id="rId16" w:history="1">
        <w:r w:rsidR="004922AE" w:rsidRPr="00FC1E30">
          <w:rPr>
            <w:rStyle w:val="Hyperlink"/>
            <w:lang w:eastAsia="en-US"/>
          </w:rPr>
          <w:t>https://www.diplomatie.gouv.fr/en/coming-to-france/coronavirus-advice-for-foreign-nationals-in-france/</w:t>
        </w:r>
      </w:hyperlink>
      <w:r w:rsidR="004922AE">
        <w:rPr>
          <w:lang w:eastAsia="en-US"/>
        </w:rPr>
        <w:t xml:space="preserve"> </w:t>
      </w:r>
    </w:p>
    <w:p w14:paraId="233242FA" w14:textId="47A05BDD" w:rsidR="00F5598B" w:rsidRPr="004922AE" w:rsidRDefault="004922AE" w:rsidP="00F5598B">
      <w:pPr>
        <w:rPr>
          <w:b/>
          <w:bCs/>
          <w:lang w:eastAsia="en-US"/>
        </w:rPr>
      </w:pPr>
      <w:r w:rsidRPr="004922AE">
        <w:rPr>
          <w:b/>
          <w:bCs/>
          <w:lang w:eastAsia="en-US"/>
        </w:rPr>
        <w:t>Travel conditions to enter France</w:t>
      </w:r>
    </w:p>
    <w:p w14:paraId="5326C2BC" w14:textId="77777777" w:rsidR="004922AE" w:rsidRDefault="004922AE" w:rsidP="00F5598B">
      <w:pPr>
        <w:rPr>
          <w:lang w:eastAsia="en-US"/>
        </w:rPr>
      </w:pPr>
      <w:r>
        <w:rPr>
          <w:lang w:eastAsia="en-US"/>
        </w:rPr>
        <w:t>From EU and Green countries (Argentina, Australia, Bahrain, Hong Kong, Japan, Kuwait, New Zealand, Qatar, Rwanda, Saudi Arabia, Senegal, South Korea, Taiwan, United Arab Emirates, Uruguay and Vanuatu)</w:t>
      </w:r>
    </w:p>
    <w:p w14:paraId="5B439694" w14:textId="09229BB2" w:rsidR="004922AE" w:rsidRDefault="004922AE" w:rsidP="004922AE">
      <w:pPr>
        <w:pStyle w:val="B1"/>
      </w:pPr>
      <w:r>
        <w:t>-</w:t>
      </w:r>
      <w:r>
        <w:tab/>
        <w:t>Vaccinated: only proof of the vaccine and sworn declaration</w:t>
      </w:r>
    </w:p>
    <w:p w14:paraId="24E3D862" w14:textId="2C8B9D26" w:rsidR="004922AE" w:rsidRDefault="004922AE" w:rsidP="004922AE">
      <w:pPr>
        <w:pStyle w:val="B1"/>
      </w:pPr>
      <w:r>
        <w:t>-</w:t>
      </w:r>
      <w:r>
        <w:tab/>
        <w:t>Not vaccinated: must present a negative PCR or antigen test less than 24 or 48 hours old</w:t>
      </w:r>
    </w:p>
    <w:p w14:paraId="5D729902" w14:textId="77777777" w:rsidR="004922AE" w:rsidRDefault="004922AE" w:rsidP="004922AE">
      <w:pPr>
        <w:pStyle w:val="B1"/>
      </w:pPr>
    </w:p>
    <w:p w14:paraId="27B97018" w14:textId="77777777" w:rsidR="004922AE" w:rsidRDefault="004922AE" w:rsidP="00F5598B">
      <w:pPr>
        <w:rPr>
          <w:lang w:eastAsia="en-US"/>
        </w:rPr>
      </w:pPr>
      <w:r>
        <w:rPr>
          <w:lang w:eastAsia="en-US"/>
        </w:rPr>
        <w:t>The rules that apply from Friday January 14, 2022, for travel between the UK and France are as follows: All travellers, vaccinated or not, must initially present a negative test (PCR or antigen test) of less than 24 hours.</w:t>
      </w:r>
    </w:p>
    <w:p w14:paraId="61A0C8E3" w14:textId="77777777" w:rsidR="004922AE" w:rsidRDefault="004922AE" w:rsidP="00F5598B">
      <w:pPr>
        <w:rPr>
          <w:lang w:eastAsia="en-US"/>
        </w:rPr>
      </w:pPr>
      <w:r>
        <w:rPr>
          <w:lang w:eastAsia="en-US"/>
        </w:rPr>
        <w:t>From Orange list (countries/territories where there is active circulation of the virus in controlled proportions. These are all countries/territories not included in the 'green' and 'red' lists)</w:t>
      </w:r>
    </w:p>
    <w:p w14:paraId="05486C60" w14:textId="25B1006E" w:rsidR="004922AE" w:rsidRDefault="004922AE" w:rsidP="004922AE">
      <w:pPr>
        <w:pStyle w:val="B1"/>
      </w:pPr>
      <w:r>
        <w:t>-</w:t>
      </w:r>
      <w:r>
        <w:tab/>
        <w:t>Vaccinated: only proof of the vaccine and sworn declaration</w:t>
      </w:r>
    </w:p>
    <w:p w14:paraId="28A63133" w14:textId="10261C4B" w:rsidR="004922AE" w:rsidRDefault="004922AE" w:rsidP="004922AE">
      <w:pPr>
        <w:pStyle w:val="B1"/>
      </w:pPr>
      <w:r>
        <w:lastRenderedPageBreak/>
        <w:t>-</w:t>
      </w:r>
      <w:r>
        <w:tab/>
        <w:t>Not vaccinated: If unvaccinated, you must give a compelling reason to be allowed to enter Metropolitan France.</w:t>
      </w:r>
    </w:p>
    <w:p w14:paraId="17706BA1" w14:textId="77777777" w:rsidR="004922AE" w:rsidRDefault="004922AE" w:rsidP="004922AE">
      <w:pPr>
        <w:pStyle w:val="B1"/>
      </w:pPr>
    </w:p>
    <w:p w14:paraId="0CD91883" w14:textId="77777777" w:rsidR="004922AE" w:rsidRDefault="004922AE" w:rsidP="00F5598B">
      <w:pPr>
        <w:rPr>
          <w:lang w:eastAsia="en-US"/>
        </w:rPr>
      </w:pPr>
      <w:r>
        <w:rPr>
          <w:lang w:eastAsia="en-US"/>
        </w:rPr>
        <w:t>From Red list (countries/territories where active virus circulation is observed with the presence of variants of concern. These are: Afghanistan, Belarus, Botswana, Democratic Republic of the Congo, Eswatini, Georgia, Lesotho, Malawi, Mauritius, Moldova, Montenegro, Mozambique, Namibia, Nigeria, Pakistan, Russia, South Africa, Suriname, Tanzania, Turkey, Ukraine, United States, Zambia and Zimbabwe)</w:t>
      </w:r>
    </w:p>
    <w:p w14:paraId="3BA3B700" w14:textId="3A539DA5" w:rsidR="004922AE" w:rsidRDefault="004922AE" w:rsidP="004922AE">
      <w:pPr>
        <w:pStyle w:val="B1"/>
      </w:pPr>
      <w:r>
        <w:t>-</w:t>
      </w:r>
      <w:r>
        <w:tab/>
        <w:t>Vaccinated: proof of the vaccine and sworn declaration. You shall present the transport company and border authorities with a negative PCR or antigen test taken less than 48 hears prior to departure (departure of first flight in case of connecting flights).</w:t>
      </w:r>
    </w:p>
    <w:p w14:paraId="6F40558B" w14:textId="32C2B265" w:rsidR="004922AE" w:rsidRDefault="004922AE" w:rsidP="004922AE">
      <w:pPr>
        <w:pStyle w:val="B1"/>
      </w:pPr>
      <w:r>
        <w:t>-</w:t>
      </w:r>
      <w:r>
        <w:tab/>
        <w:t>Not vaccinated: If unvaccinated, you must give a compelling reason to be allowed to enter Metropolitan France.</w:t>
      </w:r>
    </w:p>
    <w:p w14:paraId="01377237" w14:textId="77777777" w:rsidR="004922AE" w:rsidRDefault="004922AE" w:rsidP="004922AE">
      <w:pPr>
        <w:pStyle w:val="B1"/>
      </w:pPr>
    </w:p>
    <w:p w14:paraId="6D4523D8" w14:textId="47254640" w:rsidR="00B71CFF" w:rsidRPr="004922AE" w:rsidRDefault="004922AE" w:rsidP="00F5598B">
      <w:pPr>
        <w:rPr>
          <w:b/>
          <w:bCs/>
          <w:lang w:eastAsia="en-US"/>
        </w:rPr>
      </w:pPr>
      <w:r w:rsidRPr="004922AE">
        <w:rPr>
          <w:b/>
          <w:bCs/>
          <w:lang w:eastAsia="en-US"/>
        </w:rPr>
        <w:t>Immunization criteria</w:t>
      </w:r>
    </w:p>
    <w:p w14:paraId="6422B924" w14:textId="77777777" w:rsidR="004922AE" w:rsidRDefault="004922AE" w:rsidP="00F5598B">
      <w:pPr>
        <w:rPr>
          <w:lang w:eastAsia="en-US"/>
        </w:rPr>
      </w:pPr>
      <w:r>
        <w:rPr>
          <w:lang w:eastAsia="en-US"/>
        </w:rPr>
        <w:t>Accepted vaccines:</w:t>
      </w:r>
    </w:p>
    <w:p w14:paraId="730A1FEE" w14:textId="002753B2" w:rsidR="004922AE" w:rsidRDefault="004922AE" w:rsidP="004922AE">
      <w:pPr>
        <w:pStyle w:val="B1"/>
      </w:pPr>
      <w:r>
        <w:t>-</w:t>
      </w:r>
      <w:r>
        <w:tab/>
        <w:t>All the EMA vaccines are accepted</w:t>
      </w:r>
    </w:p>
    <w:p w14:paraId="7FC27CA5" w14:textId="77777777" w:rsidR="004922AE" w:rsidRDefault="004922AE" w:rsidP="004922AE">
      <w:pPr>
        <w:pStyle w:val="B1"/>
      </w:pPr>
    </w:p>
    <w:p w14:paraId="28790775" w14:textId="7CB061D4" w:rsidR="00B71CFF" w:rsidRPr="004922AE" w:rsidRDefault="004922AE" w:rsidP="00F5598B">
      <w:pPr>
        <w:rPr>
          <w:b/>
          <w:bCs/>
          <w:lang w:eastAsia="en-US"/>
        </w:rPr>
      </w:pPr>
      <w:r w:rsidRPr="004922AE">
        <w:rPr>
          <w:b/>
          <w:bCs/>
          <w:lang w:eastAsia="en-US"/>
        </w:rPr>
        <w:t>COVID 19 vaccines, EMA source</w:t>
      </w:r>
    </w:p>
    <w:bookmarkStart w:id="0" w:name="_MON_1684549432"/>
    <w:bookmarkEnd w:id="0"/>
    <w:p w14:paraId="5E24A71A" w14:textId="19DE7004" w:rsidR="004922AE" w:rsidRDefault="007E56CD" w:rsidP="00C76F30">
      <w:pPr>
        <w:pStyle w:val="TH"/>
      </w:pPr>
      <w:r>
        <w:object w:dxaOrig="9757" w:dyaOrig="6156" w14:anchorId="1975F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306pt" o:ole="">
            <v:imagedata r:id="rId17" o:title=""/>
          </v:shape>
          <o:OLEObject Type="Embed" ProgID="Word.Picture.8" ShapeID="_x0000_i1025" DrawAspect="Content" ObjectID="_1705224605" r:id="rId18"/>
        </w:object>
      </w:r>
    </w:p>
    <w:p w14:paraId="0E8B639F" w14:textId="77777777" w:rsidR="007E56CD" w:rsidRPr="007E56CD" w:rsidRDefault="007E56CD" w:rsidP="00F5598B">
      <w:pPr>
        <w:rPr>
          <w:b/>
          <w:bCs/>
          <w:lang w:eastAsia="en-US"/>
        </w:rPr>
      </w:pPr>
      <w:r w:rsidRPr="007E56CD">
        <w:rPr>
          <w:b/>
          <w:bCs/>
          <w:lang w:eastAsia="en-US"/>
        </w:rPr>
        <w:t>Required doses</w:t>
      </w:r>
    </w:p>
    <w:p w14:paraId="5EACA82B" w14:textId="77777777" w:rsidR="007E56CD" w:rsidRDefault="007E56CD" w:rsidP="00F5598B">
      <w:pPr>
        <w:rPr>
          <w:lang w:eastAsia="en-US"/>
        </w:rPr>
      </w:pPr>
      <w:r>
        <w:rPr>
          <w:lang w:eastAsia="en-US"/>
        </w:rPr>
        <w:t>The vaccination schedule is considered complete 28 days after receiving one dose of Janssen vaccine, seven days after a second dose of other vaccines approved by the European Medicines Agency (namely Pfizer/Comirnaty, Moderna, AstraZeneca/Vaxzevria/Covishield) and, for persons who have received all the required doses of a WHO-licensed vaccine not approved by the European Medicines Agency, seven days after receiving an additional dose of a duly approved mRNA vaccine.</w:t>
      </w:r>
    </w:p>
    <w:p w14:paraId="15A60A17" w14:textId="7530B825" w:rsidR="004922AE" w:rsidRPr="007E56CD" w:rsidRDefault="007E56CD" w:rsidP="00F5598B">
      <w:pPr>
        <w:rPr>
          <w:b/>
          <w:bCs/>
          <w:lang w:eastAsia="en-US"/>
        </w:rPr>
      </w:pPr>
      <w:r w:rsidRPr="007E56CD">
        <w:rPr>
          <w:b/>
          <w:bCs/>
          <w:lang w:eastAsia="en-US"/>
        </w:rPr>
        <w:t>Other Covid policies</w:t>
      </w:r>
    </w:p>
    <w:p w14:paraId="7D0020F6" w14:textId="77777777" w:rsidR="007E56CD" w:rsidRPr="007E56CD" w:rsidRDefault="007E56CD" w:rsidP="00F5598B">
      <w:pPr>
        <w:rPr>
          <w:b/>
          <w:bCs/>
          <w:lang w:eastAsia="en-US"/>
        </w:rPr>
      </w:pPr>
      <w:r w:rsidRPr="007E56CD">
        <w:rPr>
          <w:b/>
          <w:bCs/>
          <w:lang w:eastAsia="en-US"/>
        </w:rPr>
        <w:t>Mask</w:t>
      </w:r>
    </w:p>
    <w:p w14:paraId="00FAAE07" w14:textId="148D72F0" w:rsidR="007E56CD" w:rsidRDefault="007E56CD" w:rsidP="007E56CD">
      <w:pPr>
        <w:pStyle w:val="B1"/>
      </w:pPr>
      <w:r>
        <w:t>-</w:t>
      </w:r>
      <w:r>
        <w:tab/>
        <w:t>Mandatory mask mandate for all indoor activities</w:t>
      </w:r>
    </w:p>
    <w:p w14:paraId="220318EF" w14:textId="547661D9" w:rsidR="007E56CD" w:rsidRDefault="007E56CD" w:rsidP="007E56CD">
      <w:pPr>
        <w:pStyle w:val="B1"/>
      </w:pPr>
      <w:r>
        <w:t>-</w:t>
      </w:r>
      <w:r>
        <w:tab/>
        <w:t>No outdoor mandate</w:t>
      </w:r>
    </w:p>
    <w:p w14:paraId="15354F0C" w14:textId="1C9CE93C" w:rsidR="007E56CD" w:rsidRDefault="007E56CD" w:rsidP="007E56CD">
      <w:pPr>
        <w:pStyle w:val="B1"/>
      </w:pPr>
      <w:r>
        <w:t>-</w:t>
      </w:r>
      <w:r>
        <w:tab/>
        <w:t>Mask &amp; auto self service test will be provided by the Host</w:t>
      </w:r>
    </w:p>
    <w:p w14:paraId="4AAC5F90" w14:textId="77777777" w:rsidR="007E56CD" w:rsidRDefault="007E56CD" w:rsidP="007E56CD">
      <w:pPr>
        <w:pStyle w:val="B1"/>
      </w:pPr>
    </w:p>
    <w:p w14:paraId="0B78B666" w14:textId="77777777" w:rsidR="007E56CD" w:rsidRPr="007E56CD" w:rsidRDefault="007E56CD" w:rsidP="00F5598B">
      <w:pPr>
        <w:rPr>
          <w:b/>
          <w:bCs/>
          <w:lang w:eastAsia="en-US"/>
        </w:rPr>
      </w:pPr>
      <w:r w:rsidRPr="007E56CD">
        <w:rPr>
          <w:b/>
          <w:bCs/>
          <w:lang w:eastAsia="en-US"/>
        </w:rPr>
        <w:t>Social distancing:</w:t>
      </w:r>
    </w:p>
    <w:p w14:paraId="05152DE0" w14:textId="6B9A741C" w:rsidR="007E56CD" w:rsidRDefault="007E56CD" w:rsidP="007E56CD">
      <w:pPr>
        <w:pStyle w:val="B1"/>
      </w:pPr>
      <w:r>
        <w:t>-</w:t>
      </w:r>
      <w:r>
        <w:tab/>
        <w:t>General recommendation to maintain 2m wherever possible</w:t>
      </w:r>
    </w:p>
    <w:p w14:paraId="1F65399B" w14:textId="77777777" w:rsidR="007E56CD" w:rsidRDefault="007E56CD" w:rsidP="007E56CD">
      <w:pPr>
        <w:pStyle w:val="B1"/>
      </w:pPr>
    </w:p>
    <w:p w14:paraId="0D9CB279" w14:textId="77777777" w:rsidR="007E56CD" w:rsidRPr="007E56CD" w:rsidRDefault="007E56CD" w:rsidP="00F5598B">
      <w:pPr>
        <w:rPr>
          <w:b/>
          <w:bCs/>
          <w:lang w:eastAsia="en-US"/>
        </w:rPr>
      </w:pPr>
      <w:r w:rsidRPr="007E56CD">
        <w:rPr>
          <w:b/>
          <w:bCs/>
          <w:lang w:eastAsia="en-US"/>
        </w:rPr>
        <w:t>Vaccine certificate in France:</w:t>
      </w:r>
    </w:p>
    <w:p w14:paraId="35A89F46" w14:textId="352E481B" w:rsidR="007E56CD" w:rsidRDefault="007E56CD" w:rsidP="007E56CD">
      <w:pPr>
        <w:pStyle w:val="B1"/>
      </w:pPr>
      <w:r>
        <w:t>-</w:t>
      </w:r>
      <w:r>
        <w:tab/>
        <w:t>Is mandatory in all the public area. To enter the conference centre in Toulouse you will need it.</w:t>
      </w:r>
    </w:p>
    <w:p w14:paraId="287A63CB" w14:textId="15D9B596" w:rsidR="007E56CD" w:rsidRDefault="007E56CD" w:rsidP="007E56CD">
      <w:pPr>
        <w:pStyle w:val="B1"/>
      </w:pPr>
      <w:r>
        <w:t>-</w:t>
      </w:r>
      <w:r>
        <w:tab/>
        <w:t>Procedure for non-European nationals to obtain a valid Covid certificate in France.</w:t>
      </w:r>
    </w:p>
    <w:p w14:paraId="3FA1F1F4" w14:textId="1C0C7F38" w:rsidR="007E56CD" w:rsidRDefault="007E56CD" w:rsidP="007E56CD">
      <w:pPr>
        <w:pStyle w:val="B1"/>
      </w:pPr>
      <w:r>
        <w:t>-</w:t>
      </w:r>
      <w:r>
        <w:tab/>
        <w:t>There are currently no limitations on size of indoor or outdoor gatherings</w:t>
      </w:r>
    </w:p>
    <w:p w14:paraId="25F33A95" w14:textId="5AACB0CA" w:rsidR="007E56CD" w:rsidRDefault="007E56CD" w:rsidP="007E56CD">
      <w:pPr>
        <w:pStyle w:val="B1"/>
      </w:pPr>
      <w:r>
        <w:lastRenderedPageBreak/>
        <w:t>-</w:t>
      </w:r>
      <w:r>
        <w:tab/>
        <w:t>Policies in case of infection during meeting: A positive person should be isolated for 5 days + an extra 2 days if the test is still positive.</w:t>
      </w:r>
    </w:p>
    <w:p w14:paraId="2E072254" w14:textId="77777777" w:rsidR="007E56CD" w:rsidRDefault="007E56CD" w:rsidP="007E56CD">
      <w:pPr>
        <w:pStyle w:val="B1"/>
      </w:pPr>
    </w:p>
    <w:p w14:paraId="69156B82" w14:textId="62BCCE66" w:rsidR="007E56CD" w:rsidRPr="007E56CD" w:rsidRDefault="007E56CD" w:rsidP="00F5598B">
      <w:pPr>
        <w:rPr>
          <w:b/>
          <w:bCs/>
          <w:lang w:eastAsia="en-US"/>
        </w:rPr>
      </w:pPr>
      <w:r w:rsidRPr="007E56CD">
        <w:rPr>
          <w:b/>
          <w:bCs/>
          <w:lang w:eastAsia="en-US"/>
        </w:rPr>
        <w:t>Venue setup and traveling</w:t>
      </w:r>
    </w:p>
    <w:p w14:paraId="4133F36B" w14:textId="77777777" w:rsidR="007E56CD" w:rsidRPr="007E56CD" w:rsidRDefault="007E56CD" w:rsidP="007E56CD">
      <w:pPr>
        <w:rPr>
          <w:b/>
          <w:bCs/>
          <w:lang w:eastAsia="en-US"/>
        </w:rPr>
      </w:pPr>
      <w:r w:rsidRPr="007E56CD">
        <w:rPr>
          <w:b/>
          <w:bCs/>
          <w:lang w:eastAsia="en-US"/>
        </w:rPr>
        <w:t>Inbound travel</w:t>
      </w:r>
    </w:p>
    <w:p w14:paraId="18AD9C4E" w14:textId="6284A832" w:rsidR="007E56CD" w:rsidRDefault="007E56CD" w:rsidP="007E56CD">
      <w:pPr>
        <w:pStyle w:val="B1"/>
      </w:pPr>
      <w:r>
        <w:t>-</w:t>
      </w:r>
      <w:r>
        <w:tab/>
        <w:t>CDG and Toulouse airports are functioning in terms of number of flights</w:t>
      </w:r>
    </w:p>
    <w:p w14:paraId="0523B9FC" w14:textId="1E1A59B4" w:rsidR="007E56CD" w:rsidRDefault="007E56CD" w:rsidP="007E56CD">
      <w:pPr>
        <w:pStyle w:val="B1"/>
      </w:pPr>
      <w:r>
        <w:t>-</w:t>
      </w:r>
      <w:r>
        <w:tab/>
        <w:t>COVID19 testing center at CDG &amp; Toulouse airports (PCR and antigen)</w:t>
      </w:r>
    </w:p>
    <w:p w14:paraId="6B99BDBC" w14:textId="5ABAE55A" w:rsidR="007E56CD" w:rsidRDefault="007E56CD" w:rsidP="007E56CD">
      <w:pPr>
        <w:pStyle w:val="B1"/>
      </w:pPr>
      <w:r>
        <w:t>-</w:t>
      </w:r>
      <w:r>
        <w:tab/>
        <w:t>Hubs: CDG, MUC, FRA, MAD</w:t>
      </w:r>
    </w:p>
    <w:p w14:paraId="3F8905B2" w14:textId="7B2DD692" w:rsidR="007E56CD" w:rsidRDefault="007E56CD" w:rsidP="007E56CD">
      <w:pPr>
        <w:pStyle w:val="B1"/>
      </w:pPr>
      <w:r>
        <w:t>-</w:t>
      </w:r>
      <w:r>
        <w:tab/>
        <w:t>Covid rules of the hub city and the airline will need to be carefully checked!</w:t>
      </w:r>
    </w:p>
    <w:p w14:paraId="288D91E8" w14:textId="77777777" w:rsidR="007E56CD" w:rsidRDefault="007E56CD" w:rsidP="007E56CD">
      <w:pPr>
        <w:pStyle w:val="B1"/>
      </w:pPr>
    </w:p>
    <w:p w14:paraId="69A183A0" w14:textId="77777777" w:rsidR="007E56CD" w:rsidRPr="007E56CD" w:rsidRDefault="007E56CD" w:rsidP="007E56CD">
      <w:pPr>
        <w:rPr>
          <w:b/>
          <w:bCs/>
          <w:lang w:eastAsia="en-US"/>
        </w:rPr>
      </w:pPr>
      <w:r w:rsidRPr="007E56CD">
        <w:rPr>
          <w:b/>
          <w:bCs/>
          <w:lang w:eastAsia="en-US"/>
        </w:rPr>
        <w:t>Pierre Baudis Toulouse Congress Center and public area</w:t>
      </w:r>
    </w:p>
    <w:p w14:paraId="5B87BF16" w14:textId="13E699E4" w:rsidR="007E56CD" w:rsidRDefault="007E56CD" w:rsidP="007E56CD">
      <w:pPr>
        <w:pStyle w:val="B1"/>
      </w:pPr>
      <w:r>
        <w:t>-</w:t>
      </w:r>
      <w:r>
        <w:tab/>
        <w:t>Vaccine pass will be checked in the entrance of the conference center</w:t>
      </w:r>
    </w:p>
    <w:p w14:paraId="70B4F048" w14:textId="2E492950" w:rsidR="007E56CD" w:rsidRDefault="007E56CD" w:rsidP="007E56CD">
      <w:pPr>
        <w:pStyle w:val="B1"/>
      </w:pPr>
      <w:r>
        <w:t>-</w:t>
      </w:r>
      <w:r>
        <w:tab/>
        <w:t>Coffee breaks as before</w:t>
      </w:r>
    </w:p>
    <w:p w14:paraId="1EE7397F" w14:textId="0A389CCB" w:rsidR="007E56CD" w:rsidRDefault="007E56CD" w:rsidP="007E56CD">
      <w:pPr>
        <w:pStyle w:val="B1"/>
      </w:pPr>
      <w:r>
        <w:t>-</w:t>
      </w:r>
      <w:r>
        <w:tab/>
        <w:t>Vaccine pass required for seated lunch in the conference center or in the restaurants downtown</w:t>
      </w:r>
    </w:p>
    <w:p w14:paraId="5676E250" w14:textId="4F7722C0" w:rsidR="007E56CD" w:rsidRDefault="007E56CD" w:rsidP="007E56CD">
      <w:pPr>
        <w:pStyle w:val="B1"/>
      </w:pPr>
      <w:r>
        <w:t>-</w:t>
      </w:r>
      <w:r>
        <w:tab/>
        <w:t>Vaccine pass not needed for B&amp;B</w:t>
      </w:r>
    </w:p>
    <w:p w14:paraId="287CFDC9" w14:textId="77777777" w:rsidR="007E56CD" w:rsidRDefault="007E56CD" w:rsidP="007E56CD">
      <w:pPr>
        <w:pStyle w:val="B1"/>
      </w:pPr>
    </w:p>
    <w:p w14:paraId="6B08A824" w14:textId="77777777" w:rsidR="007E56CD" w:rsidRPr="00254CFC" w:rsidRDefault="007E56CD" w:rsidP="007E56CD">
      <w:pPr>
        <w:keepNext/>
        <w:rPr>
          <w:rFonts w:cs="Arial"/>
          <w:b/>
        </w:rPr>
      </w:pPr>
      <w:r w:rsidRPr="00254CFC">
        <w:rPr>
          <w:rFonts w:cs="Arial"/>
          <w:b/>
        </w:rPr>
        <w:t>Discussion and conclusion:</w:t>
      </w:r>
    </w:p>
    <w:p w14:paraId="0C7780F7" w14:textId="31B77F17" w:rsidR="007E56CD" w:rsidRDefault="007E56CD" w:rsidP="007E56CD">
      <w:pPr>
        <w:rPr>
          <w:lang w:eastAsia="en-US"/>
        </w:rPr>
      </w:pPr>
      <w:r>
        <w:rPr>
          <w:lang w:eastAsia="en-US"/>
        </w:rPr>
        <w:t>TSDSI commented that some popular vaccines are not in this list of accepted vaccinations, which is a concern. For the vaccines under review it cannot be predicted when any authorization will be granted.</w:t>
      </w:r>
    </w:p>
    <w:p w14:paraId="6793598A" w14:textId="3AEED2C4" w:rsidR="00FF105E" w:rsidRDefault="00FF105E" w:rsidP="007E56CD">
      <w:pPr>
        <w:rPr>
          <w:lang w:eastAsia="en-US"/>
        </w:rPr>
      </w:pPr>
      <w:r>
        <w:rPr>
          <w:lang w:eastAsia="en-US"/>
        </w:rPr>
        <w:t>This was</w:t>
      </w:r>
      <w:r w:rsidR="00AA7730">
        <w:rPr>
          <w:lang w:eastAsia="en-US"/>
        </w:rPr>
        <w:t xml:space="preserve"> revised in </w:t>
      </w:r>
      <w:hyperlink r:id="rId19" w:history="1">
        <w:r w:rsidR="00AA7730" w:rsidRPr="00254CFC">
          <w:rPr>
            <w:rStyle w:val="Hyperlink"/>
            <w:lang w:eastAsia="en-US"/>
          </w:rPr>
          <w:t>OPf22000</w:t>
        </w:r>
        <w:r w:rsidR="00AA7730">
          <w:rPr>
            <w:rStyle w:val="Hyperlink"/>
            <w:lang w:eastAsia="en-US"/>
          </w:rPr>
          <w:t>9</w:t>
        </w:r>
      </w:hyperlink>
      <w:r w:rsidR="00AA7730">
        <w:rPr>
          <w:lang w:eastAsia="en-US"/>
        </w:rPr>
        <w:t xml:space="preserve"> which was</w:t>
      </w:r>
      <w:r>
        <w:rPr>
          <w:lang w:eastAsia="en-US"/>
        </w:rPr>
        <w:t xml:space="preserve"> then </w:t>
      </w:r>
      <w:r w:rsidRPr="00FF105E">
        <w:rPr>
          <w:color w:val="0000FF"/>
          <w:lang w:eastAsia="en-US"/>
        </w:rPr>
        <w:t>noted</w:t>
      </w:r>
      <w:r>
        <w:rPr>
          <w:lang w:eastAsia="en-US"/>
        </w:rPr>
        <w:t>.</w:t>
      </w:r>
    </w:p>
    <w:p w14:paraId="347A3605" w14:textId="77777777" w:rsidR="007E56CD" w:rsidRDefault="007E56CD" w:rsidP="007E56CD">
      <w:pPr>
        <w:rPr>
          <w:lang w:eastAsia="en-US"/>
        </w:rPr>
      </w:pPr>
    </w:p>
    <w:p w14:paraId="60D2C3F9" w14:textId="395906ED" w:rsidR="00A27A5B" w:rsidRDefault="00A04D33" w:rsidP="00A27A5B">
      <w:pPr>
        <w:keepNext/>
        <w:pBdr>
          <w:top w:val="single" w:sz="4" w:space="1" w:color="auto"/>
        </w:pBdr>
        <w:rPr>
          <w:lang w:eastAsia="en-US"/>
        </w:rPr>
      </w:pPr>
      <w:hyperlink r:id="rId20" w:history="1">
        <w:r w:rsidR="00A27A5B" w:rsidRPr="00254CFC">
          <w:rPr>
            <w:rStyle w:val="Hyperlink"/>
            <w:lang w:eastAsia="en-US"/>
          </w:rPr>
          <w:t>OPf22000</w:t>
        </w:r>
        <w:r w:rsidR="00A27A5B">
          <w:rPr>
            <w:rStyle w:val="Hyperlink"/>
            <w:lang w:eastAsia="en-US"/>
          </w:rPr>
          <w:t>8</w:t>
        </w:r>
      </w:hyperlink>
      <w:r w:rsidR="00A27A5B" w:rsidRPr="00254CFC">
        <w:rPr>
          <w:lang w:eastAsia="en-US"/>
        </w:rPr>
        <w:t xml:space="preserve"> </w:t>
      </w:r>
      <w:r w:rsidR="00A27A5B">
        <w:rPr>
          <w:lang w:eastAsia="en-US"/>
        </w:rPr>
        <w:t>3GPP F2F Gothenburg (Ericsson)</w:t>
      </w:r>
    </w:p>
    <w:p w14:paraId="62D56E42" w14:textId="77777777" w:rsidR="00A27A5B" w:rsidRPr="004922AE" w:rsidRDefault="00A27A5B" w:rsidP="00A27A5B">
      <w:pPr>
        <w:rPr>
          <w:b/>
          <w:bCs/>
          <w:lang w:eastAsia="en-US"/>
        </w:rPr>
      </w:pPr>
      <w:r w:rsidRPr="004922AE">
        <w:rPr>
          <w:b/>
          <w:bCs/>
          <w:lang w:eastAsia="en-US"/>
        </w:rPr>
        <w:t>References:</w:t>
      </w:r>
    </w:p>
    <w:p w14:paraId="39EF95C1" w14:textId="10EC4B5A" w:rsidR="00FF105E" w:rsidRDefault="00A04D33" w:rsidP="007E56CD">
      <w:pPr>
        <w:rPr>
          <w:lang w:eastAsia="en-US"/>
        </w:rPr>
      </w:pPr>
      <w:hyperlink r:id="rId21" w:anchor="eea" w:history="1">
        <w:r w:rsidR="00FF105E" w:rsidRPr="00FF105E">
          <w:rPr>
            <w:rStyle w:val="Hyperlink"/>
            <w:lang w:eastAsia="en-US"/>
          </w:rPr>
          <w:t>Travel to and from Sweden | The Swedish Police Authority (polisen.se)</w:t>
        </w:r>
      </w:hyperlink>
    </w:p>
    <w:p w14:paraId="0AD28127" w14:textId="770ACC64" w:rsidR="00FF105E" w:rsidRDefault="00A04D33" w:rsidP="007E56CD">
      <w:pPr>
        <w:rPr>
          <w:lang w:eastAsia="en-US"/>
        </w:rPr>
      </w:pPr>
      <w:hyperlink r:id="rId22" w:history="1">
        <w:r w:rsidR="00FF105E" w:rsidRPr="00FF105E">
          <w:rPr>
            <w:rStyle w:val="Hyperlink"/>
            <w:lang w:eastAsia="en-US"/>
          </w:rPr>
          <w:t>Travel rules (coronasmitte.dk)</w:t>
        </w:r>
      </w:hyperlink>
    </w:p>
    <w:p w14:paraId="4CEDE33E" w14:textId="74500F50" w:rsidR="00FF105E" w:rsidRPr="00FF105E" w:rsidRDefault="00FF105E" w:rsidP="00FF105E">
      <w:pPr>
        <w:rPr>
          <w:b/>
          <w:bCs/>
          <w:lang w:eastAsia="en-US"/>
        </w:rPr>
      </w:pPr>
      <w:r w:rsidRPr="00FF105E">
        <w:rPr>
          <w:b/>
          <w:bCs/>
          <w:lang w:eastAsia="en-US"/>
        </w:rPr>
        <w:t>COVID restriction in Sweden</w:t>
      </w:r>
    </w:p>
    <w:p w14:paraId="4477572E" w14:textId="77777777" w:rsidR="00FF105E" w:rsidRDefault="00FF105E" w:rsidP="007E56CD">
      <w:pPr>
        <w:rPr>
          <w:lang w:eastAsia="en-US"/>
        </w:rPr>
      </w:pPr>
      <w:r>
        <w:rPr>
          <w:lang w:eastAsia="en-US"/>
        </w:rPr>
        <w:t>Before Omicron, Sweden had open up and removed almost all of the COVID restriction by end of September 2021.</w:t>
      </w:r>
    </w:p>
    <w:p w14:paraId="2395FD3C" w14:textId="2D49587A" w:rsidR="00FF105E" w:rsidRDefault="00FF105E" w:rsidP="00FF105E">
      <w:pPr>
        <w:pStyle w:val="B1"/>
      </w:pPr>
      <w:r>
        <w:t>-</w:t>
      </w:r>
      <w:r>
        <w:tab/>
        <w:t>Unlimited participation in events as normal allowed. No requirements on vaccination certificates etc.</w:t>
      </w:r>
    </w:p>
    <w:p w14:paraId="71D41BCE" w14:textId="77777777" w:rsidR="00FF105E" w:rsidRDefault="00FF105E" w:rsidP="00FF105E">
      <w:pPr>
        <w:pStyle w:val="B1"/>
      </w:pPr>
    </w:p>
    <w:p w14:paraId="5FF255ED" w14:textId="77777777" w:rsidR="00FF105E" w:rsidRDefault="00FF105E" w:rsidP="007E56CD">
      <w:pPr>
        <w:rPr>
          <w:lang w:eastAsia="en-US"/>
        </w:rPr>
      </w:pPr>
      <w:r>
        <w:rPr>
          <w:lang w:eastAsia="en-US"/>
        </w:rPr>
        <w:t>Due to Omicron, temporary COVID restrictions has been in effect for about a month now and government and public health agency made and announcement that these restrictions are planned to be removed by February 9th.</w:t>
      </w:r>
    </w:p>
    <w:p w14:paraId="54177D87" w14:textId="185175AA" w:rsidR="00FF105E" w:rsidRDefault="00FF105E" w:rsidP="00FF105E">
      <w:pPr>
        <w:pStyle w:val="B1"/>
      </w:pPr>
      <w:r>
        <w:t>-</w:t>
      </w:r>
      <w:r>
        <w:tab/>
        <w:t>Many strict measures introduced which would not make a 3GPP meeting possible.</w:t>
      </w:r>
    </w:p>
    <w:p w14:paraId="0691FC16" w14:textId="59DC72CB" w:rsidR="00FF105E" w:rsidRDefault="00FF105E" w:rsidP="00FF105E">
      <w:pPr>
        <w:pStyle w:val="B1"/>
      </w:pPr>
      <w:r>
        <w:t>-</w:t>
      </w:r>
      <w:r>
        <w:tab/>
        <w:t>However, government will open up and go back to normal likely February 9th or soon after.</w:t>
      </w:r>
    </w:p>
    <w:p w14:paraId="792CB9D9" w14:textId="77777777" w:rsidR="00FF105E" w:rsidRDefault="00FF105E" w:rsidP="00FF105E">
      <w:pPr>
        <w:pStyle w:val="B1"/>
      </w:pPr>
    </w:p>
    <w:p w14:paraId="13AB071D" w14:textId="77777777" w:rsidR="00FF105E" w:rsidRDefault="00FF105E" w:rsidP="007E56CD">
      <w:pPr>
        <w:rPr>
          <w:lang w:eastAsia="en-US"/>
        </w:rPr>
      </w:pPr>
      <w:r>
        <w:rPr>
          <w:lang w:eastAsia="en-US"/>
        </w:rPr>
        <w:t>As travel to Gothenburg may happen through Copenhagen airport (instead of airports in Stockholm and Gothenburg) and train to Gothenburg, it can be noted that Denmark has decided to remove all COVID restrictions by February 1st.</w:t>
      </w:r>
    </w:p>
    <w:p w14:paraId="69D59917" w14:textId="77777777" w:rsidR="00FF105E" w:rsidRDefault="00FF105E" w:rsidP="007E56CD">
      <w:pPr>
        <w:rPr>
          <w:lang w:eastAsia="en-US"/>
        </w:rPr>
      </w:pPr>
      <w:r>
        <w:rPr>
          <w:lang w:eastAsia="en-US"/>
        </w:rPr>
        <w:t>Inbound travel to hub in Schengen (transit in an EEA* country) is important while booking flights as COVID rules are not the same in all countries.</w:t>
      </w:r>
    </w:p>
    <w:p w14:paraId="651C3D2C" w14:textId="43E2AD72" w:rsidR="007E56CD" w:rsidRPr="00FF105E" w:rsidRDefault="00FF105E" w:rsidP="007E56CD">
      <w:pPr>
        <w:rPr>
          <w:b/>
          <w:bCs/>
          <w:lang w:eastAsia="en-US"/>
        </w:rPr>
      </w:pPr>
      <w:r w:rsidRPr="00FF105E">
        <w:rPr>
          <w:b/>
          <w:bCs/>
          <w:lang w:eastAsia="en-US"/>
        </w:rPr>
        <w:t>Travel to Sweden</w:t>
      </w:r>
    </w:p>
    <w:p w14:paraId="21B5A52F" w14:textId="77777777" w:rsidR="00FF105E" w:rsidRDefault="00FF105E" w:rsidP="00F5598B">
      <w:pPr>
        <w:rPr>
          <w:lang w:eastAsia="en-US"/>
        </w:rPr>
      </w:pPr>
      <w:r>
        <w:rPr>
          <w:lang w:eastAsia="en-US"/>
        </w:rPr>
        <w:t>In general, foreign citizens need to present a certificate of negative covid-19 test taken within 72 hours, or a vaccine certificate, or under certain conditions, has recovered from COVID, in order to enter Sweden.</w:t>
      </w:r>
    </w:p>
    <w:p w14:paraId="7583BA6C" w14:textId="77777777" w:rsidR="00FF105E" w:rsidRDefault="00FF105E" w:rsidP="00F5598B">
      <w:pPr>
        <w:rPr>
          <w:lang w:eastAsia="en-US"/>
        </w:rPr>
      </w:pPr>
      <w:r>
        <w:rPr>
          <w:lang w:eastAsia="en-US"/>
        </w:rPr>
        <w:t>A negative PCR/NAAT or antigen test (not home tests). The test needs to be taken before departure. The certificate should be originally in Swedish, English, Norwegian, Danish or French.</w:t>
      </w:r>
    </w:p>
    <w:p w14:paraId="7ED8FAB6" w14:textId="77777777" w:rsidR="00FF105E" w:rsidRDefault="00FF105E" w:rsidP="00F5598B">
      <w:pPr>
        <w:rPr>
          <w:lang w:eastAsia="en-US"/>
        </w:rPr>
      </w:pPr>
      <w:r>
        <w:rPr>
          <w:lang w:eastAsia="en-US"/>
        </w:rPr>
        <w:t>Exemption from negative test for fully vaccinated holders of a vaccine certificate, or certificate of recovery if entering from an EU/EEA* country.</w:t>
      </w:r>
    </w:p>
    <w:p w14:paraId="40522774" w14:textId="77777777" w:rsidR="00FF105E" w:rsidRDefault="00FF105E" w:rsidP="00F5598B">
      <w:pPr>
        <w:rPr>
          <w:lang w:eastAsia="en-US"/>
        </w:rPr>
      </w:pPr>
      <w:r>
        <w:rPr>
          <w:lang w:eastAsia="en-US"/>
        </w:rPr>
        <w:t>EMA and WHO approved vaccines are accepted:</w:t>
      </w:r>
    </w:p>
    <w:p w14:paraId="3094EFDE" w14:textId="5CDA5BFF" w:rsidR="00FF105E" w:rsidRDefault="00FF105E" w:rsidP="00FF105E">
      <w:pPr>
        <w:pStyle w:val="B1"/>
      </w:pPr>
      <w:r>
        <w:t>-</w:t>
      </w:r>
      <w:r>
        <w:tab/>
        <w:t>EMA: COVID-19 vaccines: authorized</w:t>
      </w:r>
    </w:p>
    <w:p w14:paraId="3C7248B2" w14:textId="37CA34FE" w:rsidR="00FF105E" w:rsidRDefault="00FF105E" w:rsidP="00FF105E">
      <w:pPr>
        <w:pStyle w:val="B1"/>
      </w:pPr>
      <w:r>
        <w:t>-</w:t>
      </w:r>
      <w:r>
        <w:tab/>
        <w:t>WHO: COVID-19 vaccines WHO EUL issued</w:t>
      </w:r>
    </w:p>
    <w:p w14:paraId="635FB469" w14:textId="77777777" w:rsidR="00FF105E" w:rsidRDefault="00FF105E" w:rsidP="00FF105E">
      <w:pPr>
        <w:pStyle w:val="B1"/>
      </w:pPr>
    </w:p>
    <w:p w14:paraId="03C5B00E" w14:textId="77777777" w:rsidR="00FF105E" w:rsidRDefault="00FF105E" w:rsidP="00F5598B">
      <w:pPr>
        <w:rPr>
          <w:lang w:eastAsia="en-US"/>
        </w:rPr>
      </w:pPr>
      <w:r>
        <w:rPr>
          <w:lang w:eastAsia="en-US"/>
        </w:rPr>
        <w:t>Third country nationals entering Sweden from or via an EEA* country only needs to hold a valid covid certificate to enter Sweden. This means that if you transit in an EEA* country and is processed for immigration there, your entry will be subject to the regulations for entry from EEA when entering Sweden, not your original departure country.</w:t>
      </w:r>
    </w:p>
    <w:p w14:paraId="3C09241B" w14:textId="77777777" w:rsidR="00FF105E" w:rsidRPr="00254CFC" w:rsidRDefault="00FF105E" w:rsidP="00FF105E">
      <w:pPr>
        <w:keepNext/>
        <w:rPr>
          <w:rFonts w:cs="Arial"/>
          <w:b/>
        </w:rPr>
      </w:pPr>
      <w:r w:rsidRPr="00254CFC">
        <w:rPr>
          <w:rFonts w:cs="Arial"/>
          <w:b/>
        </w:rPr>
        <w:t>Discussion and conclusion:</w:t>
      </w:r>
    </w:p>
    <w:p w14:paraId="6E2D08F1" w14:textId="76012D65" w:rsidR="007E56CD" w:rsidRDefault="00D56CCB" w:rsidP="00F5598B">
      <w:pPr>
        <w:rPr>
          <w:lang w:eastAsia="en-US"/>
        </w:rPr>
      </w:pPr>
      <w:r>
        <w:rPr>
          <w:lang w:eastAsia="en-US"/>
        </w:rPr>
        <w:t xml:space="preserve">It was clarified that travellers from India and China need full vaccination and a negative test result up to 72 hours prior to entry. The SA WG5 Chair commented that there is also the possibility to fly into Stockholm to take a train to Gothenburg and added that there had been reports of some issues with people finding flights to Copenhagen or Stockholm. The </w:t>
      </w:r>
      <w:r>
        <w:rPr>
          <w:lang w:eastAsia="en-US"/>
        </w:rPr>
        <w:lastRenderedPageBreak/>
        <w:t>Convenor replied that it can be expected that flight availability will be better when the meetings are planned. Hybrid meetings are not considered a reasonable way forward, but some remote participation may be set up by some groups. The TSG SA Chair recommended not to burden the first F2F meetings with the Hybrid set up requirements. There are other routes for travelling to Gothenburg. Suresh Chitturi (TSDSI) asked whether other locations are also planned. EF3 replied that planning has been done for SA WG3 in Bath, UK (July-August) and SA WG6 in Poland and SA WG4 in Malaga Spain, but final decisions will be made in March/April.</w:t>
      </w:r>
    </w:p>
    <w:p w14:paraId="6E8BFC69" w14:textId="511D29BF" w:rsidR="00D56CCB" w:rsidRDefault="00D56CCB" w:rsidP="00F5598B">
      <w:pPr>
        <w:rPr>
          <w:lang w:eastAsia="en-US"/>
        </w:rPr>
      </w:pPr>
      <w:r>
        <w:rPr>
          <w:lang w:eastAsia="en-US"/>
        </w:rPr>
        <w:t>Johannes Achter (EF3) asked whether if one location fails to go ahead, whether the other locations should also be cancelled. It was recommended to keep the decisions independently and try to hold Face to Face meetings.</w:t>
      </w:r>
    </w:p>
    <w:p w14:paraId="466BE59C"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51CCFB8C" w14:textId="3FDAF9BC" w:rsidR="00B71CFF" w:rsidRDefault="00B71CFF" w:rsidP="00F5598B">
      <w:pPr>
        <w:rPr>
          <w:lang w:eastAsia="en-US"/>
        </w:rPr>
      </w:pPr>
    </w:p>
    <w:p w14:paraId="6DF63EA3" w14:textId="5C8F8A11" w:rsidR="00D56CCB" w:rsidRDefault="00A04D33" w:rsidP="00D56CCB">
      <w:pPr>
        <w:keepNext/>
        <w:pBdr>
          <w:top w:val="single" w:sz="4" w:space="4" w:color="auto"/>
        </w:pBdr>
        <w:rPr>
          <w:lang w:eastAsia="en-US"/>
        </w:rPr>
      </w:pPr>
      <w:hyperlink r:id="rId23" w:history="1">
        <w:r w:rsidR="00D56CCB" w:rsidRPr="00254CFC">
          <w:rPr>
            <w:rStyle w:val="Hyperlink"/>
            <w:lang w:eastAsia="en-US"/>
          </w:rPr>
          <w:t>OPf22000</w:t>
        </w:r>
        <w:r w:rsidR="00D56CCB">
          <w:rPr>
            <w:rStyle w:val="Hyperlink"/>
            <w:lang w:eastAsia="en-US"/>
          </w:rPr>
          <w:t>3</w:t>
        </w:r>
      </w:hyperlink>
      <w:r w:rsidR="00D56CCB" w:rsidRPr="00254CFC">
        <w:rPr>
          <w:lang w:eastAsia="en-US"/>
        </w:rPr>
        <w:t xml:space="preserve"> </w:t>
      </w:r>
      <w:r w:rsidR="00D56CCB">
        <w:rPr>
          <w:lang w:eastAsia="en-US"/>
        </w:rPr>
        <w:t>Template for the hosting OP to report status of key criteria (TTA)</w:t>
      </w:r>
    </w:p>
    <w:tbl>
      <w:tblPr>
        <w:tblStyle w:val="TableGrid"/>
        <w:tblW w:w="0" w:type="auto"/>
        <w:tblLook w:val="04A0" w:firstRow="1" w:lastRow="0" w:firstColumn="1" w:lastColumn="0" w:noHBand="0" w:noVBand="1"/>
      </w:tblPr>
      <w:tblGrid>
        <w:gridCol w:w="5381"/>
        <w:gridCol w:w="5381"/>
      </w:tblGrid>
      <w:tr w:rsidR="001A542A" w14:paraId="3560E339" w14:textId="77777777" w:rsidTr="001A542A">
        <w:tc>
          <w:tcPr>
            <w:tcW w:w="5381" w:type="dxa"/>
          </w:tcPr>
          <w:p w14:paraId="28DBF532" w14:textId="79D10172" w:rsidR="001A542A" w:rsidRDefault="001A542A" w:rsidP="001A542A">
            <w:pPr>
              <w:rPr>
                <w:lang w:eastAsia="en-US"/>
              </w:rPr>
            </w:pPr>
            <w:r>
              <w:rPr>
                <w:lang w:eastAsia="en-US"/>
              </w:rPr>
              <w:t>U5. Is quarantine required for all people regardless of Covid-19 vaccination or test status on re-entering the delegate's home country, or from where people will be unable to return to their home country?</w:t>
            </w:r>
          </w:p>
        </w:tc>
        <w:tc>
          <w:tcPr>
            <w:tcW w:w="5381" w:type="dxa"/>
          </w:tcPr>
          <w:p w14:paraId="30F3B285" w14:textId="77777777" w:rsidR="001A542A" w:rsidRDefault="001A542A" w:rsidP="001A542A">
            <w:pPr>
              <w:rPr>
                <w:lang w:eastAsia="en-US"/>
              </w:rPr>
            </w:pPr>
            <w:r>
              <w:rPr>
                <w:lang w:eastAsia="en-US"/>
              </w:rPr>
              <w:t>Yes</w:t>
            </w:r>
          </w:p>
          <w:p w14:paraId="195A399C" w14:textId="26C3483A" w:rsidR="001A542A" w:rsidRDefault="001A542A" w:rsidP="001A542A">
            <w:pPr>
              <w:rPr>
                <w:lang w:eastAsia="en-US"/>
              </w:rPr>
            </w:pPr>
            <w:r>
              <w:rPr>
                <w:lang w:eastAsia="en-US"/>
              </w:rPr>
              <w:t>There is a mandatory 10 days quarantine for all travellers from overseas regardless of nationality and vaccination status.</w:t>
            </w:r>
          </w:p>
        </w:tc>
      </w:tr>
    </w:tbl>
    <w:p w14:paraId="71FFF1FD" w14:textId="77777777" w:rsidR="001A542A" w:rsidRDefault="001A542A" w:rsidP="001A542A">
      <w:pPr>
        <w:pStyle w:val="FP"/>
        <w:rPr>
          <w:lang w:eastAsia="en-US"/>
        </w:rPr>
      </w:pPr>
    </w:p>
    <w:p w14:paraId="315A0393" w14:textId="77777777" w:rsidR="001A542A" w:rsidRPr="001A542A" w:rsidRDefault="001A542A" w:rsidP="001A542A">
      <w:pPr>
        <w:rPr>
          <w:b/>
          <w:bCs/>
          <w:lang w:eastAsia="en-US"/>
        </w:rPr>
      </w:pPr>
      <w:r w:rsidRPr="001A542A">
        <w:rPr>
          <w:b/>
          <w:bCs/>
          <w:lang w:eastAsia="en-US"/>
        </w:rPr>
        <w:t>Additional information on COVID-19 related regulations</w:t>
      </w:r>
    </w:p>
    <w:p w14:paraId="6547E86E" w14:textId="77777777" w:rsidR="001A542A" w:rsidRDefault="001A542A" w:rsidP="001A542A">
      <w:pPr>
        <w:rPr>
          <w:lang w:eastAsia="en-US"/>
        </w:rPr>
      </w:pPr>
      <w:r>
        <w:rPr>
          <w:lang w:eastAsia="en-US"/>
        </w:rPr>
        <w:t>At the first F2F decision meeting, TTA provided COVID-19 related regulations in Korea in OPf210002. On top of that, we would like to share the latest updates on travel requirement in Korea.</w:t>
      </w:r>
    </w:p>
    <w:p w14:paraId="12ACAF7C" w14:textId="77777777" w:rsidR="001A542A" w:rsidRDefault="001A542A" w:rsidP="001A542A">
      <w:pPr>
        <w:rPr>
          <w:lang w:eastAsia="en-US"/>
        </w:rPr>
      </w:pPr>
      <w:r>
        <w:rPr>
          <w:lang w:eastAsia="en-US"/>
        </w:rPr>
        <w:t xml:space="preserve">As of Jan 20, 2022, all travellers must provide COVID-19 PCR negative certificate tested </w:t>
      </w:r>
      <w:r w:rsidRPr="001A542A">
        <w:rPr>
          <w:b/>
          <w:bCs/>
          <w:lang w:eastAsia="en-US"/>
        </w:rPr>
        <w:t xml:space="preserve">within 48 hours before departure </w:t>
      </w:r>
      <w:r>
        <w:rPr>
          <w:lang w:eastAsia="en-US"/>
        </w:rPr>
        <w:t>date, previously it was within 72 hours before the departure date. In addition, in order to block the inflow of Omicron mutant virus, there is a mandatory 10 days quarantine for all travellers from overseas regardless of nationality and vaccination status. We still have quarantine exemption cases but exemptions will be considered on an extremely limited basis.</w:t>
      </w:r>
    </w:p>
    <w:p w14:paraId="471DA4CD" w14:textId="77777777" w:rsidR="00D56CCB" w:rsidRPr="00254CFC" w:rsidRDefault="00D56CCB" w:rsidP="00D56CCB">
      <w:pPr>
        <w:keepNext/>
        <w:rPr>
          <w:rFonts w:cs="Arial"/>
          <w:b/>
        </w:rPr>
      </w:pPr>
      <w:r w:rsidRPr="00254CFC">
        <w:rPr>
          <w:rFonts w:cs="Arial"/>
          <w:b/>
        </w:rPr>
        <w:t>Discussion and conclusion:</w:t>
      </w:r>
    </w:p>
    <w:p w14:paraId="4EAB6CE6" w14:textId="3FA35AC7" w:rsidR="00B71CFF" w:rsidRDefault="001A542A" w:rsidP="00F5598B">
      <w:pPr>
        <w:rPr>
          <w:lang w:eastAsia="en-US"/>
        </w:rPr>
      </w:pPr>
      <w:r>
        <w:rPr>
          <w:lang w:eastAsia="en-US"/>
        </w:rPr>
        <w:t>The convenor commented that Japan, China and South Korea still have Quarantine periods and asked whether there is any expectation to remove this requirement. TTA reported that this is not known and the government are reviewing this. It was clarified that this is a dedicated Quarantine location. Zukang Shen (Huawei) asked what the willingness of Korean delegates to travel out of Korea given this quarantine. The SA WG2 Chair asked whether the quarantine requirement was always in place or added because of the Omicron variant. It was clarified that this has been introduced for the Omicron variant.</w:t>
      </w:r>
    </w:p>
    <w:p w14:paraId="242C2398"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6E539739" w14:textId="77777777" w:rsidR="001A542A" w:rsidRDefault="001A542A" w:rsidP="001A542A">
      <w:pPr>
        <w:rPr>
          <w:lang w:eastAsia="en-US"/>
        </w:rPr>
      </w:pPr>
    </w:p>
    <w:p w14:paraId="1C09FCA5" w14:textId="73509481" w:rsidR="001A542A" w:rsidRDefault="00A04D33" w:rsidP="001A542A">
      <w:pPr>
        <w:keepNext/>
        <w:pBdr>
          <w:top w:val="single" w:sz="4" w:space="4" w:color="auto"/>
        </w:pBdr>
        <w:rPr>
          <w:lang w:eastAsia="en-US"/>
        </w:rPr>
      </w:pPr>
      <w:hyperlink r:id="rId24" w:history="1">
        <w:r w:rsidR="001A542A" w:rsidRPr="00254CFC">
          <w:rPr>
            <w:rStyle w:val="Hyperlink"/>
            <w:lang w:eastAsia="en-US"/>
          </w:rPr>
          <w:t>OPf22000</w:t>
        </w:r>
        <w:r w:rsidR="001A542A">
          <w:rPr>
            <w:rStyle w:val="Hyperlink"/>
            <w:lang w:eastAsia="en-US"/>
          </w:rPr>
          <w:t>4</w:t>
        </w:r>
      </w:hyperlink>
      <w:r w:rsidR="001A542A" w:rsidRPr="00254CFC">
        <w:rPr>
          <w:lang w:eastAsia="en-US"/>
        </w:rPr>
        <w:t xml:space="preserve"> </w:t>
      </w:r>
      <w:r w:rsidR="001A542A">
        <w:rPr>
          <w:lang w:eastAsia="en-US"/>
        </w:rPr>
        <w:t>Visiting OP Information Re Hungary June TSGs (ATIS)</w:t>
      </w:r>
    </w:p>
    <w:tbl>
      <w:tblPr>
        <w:tblStyle w:val="TableGrid"/>
        <w:tblW w:w="0" w:type="auto"/>
        <w:tblLook w:val="04A0" w:firstRow="1" w:lastRow="0" w:firstColumn="1" w:lastColumn="0" w:noHBand="0" w:noVBand="1"/>
      </w:tblPr>
      <w:tblGrid>
        <w:gridCol w:w="5381"/>
        <w:gridCol w:w="5381"/>
      </w:tblGrid>
      <w:tr w:rsidR="001A542A" w14:paraId="0BB936AD" w14:textId="77777777" w:rsidTr="00740E77">
        <w:tc>
          <w:tcPr>
            <w:tcW w:w="5381" w:type="dxa"/>
          </w:tcPr>
          <w:p w14:paraId="558C7671" w14:textId="396325E9" w:rsidR="001A542A" w:rsidRDefault="001A542A" w:rsidP="00740E77">
            <w:pPr>
              <w:rPr>
                <w:lang w:eastAsia="en-US"/>
              </w:rPr>
            </w:pPr>
            <w:r>
              <w:rPr>
                <w:lang w:eastAsia="en-US"/>
              </w:rPr>
              <w:t>A6. Does the delegates' home country require a negative COVID-19 test before allowing re-entry into the home country?</w:t>
            </w:r>
          </w:p>
        </w:tc>
        <w:tc>
          <w:tcPr>
            <w:tcW w:w="5381" w:type="dxa"/>
          </w:tcPr>
          <w:p w14:paraId="08A8ABD7" w14:textId="77777777" w:rsidR="001A542A" w:rsidRDefault="001A542A" w:rsidP="00740E77">
            <w:pPr>
              <w:rPr>
                <w:lang w:eastAsia="en-US"/>
              </w:rPr>
            </w:pPr>
            <w:r>
              <w:rPr>
                <w:lang w:eastAsia="en-US"/>
              </w:rPr>
              <w:t>Yes</w:t>
            </w:r>
          </w:p>
          <w:p w14:paraId="4FFEDABF" w14:textId="77777777" w:rsidR="00751BD6" w:rsidRPr="00751BD6" w:rsidRDefault="00751BD6" w:rsidP="00740E77">
            <w:pPr>
              <w:rPr>
                <w:b/>
                <w:bCs/>
                <w:lang w:eastAsia="en-US"/>
              </w:rPr>
            </w:pPr>
            <w:r w:rsidRPr="00751BD6">
              <w:rPr>
                <w:b/>
                <w:bCs/>
                <w:lang w:eastAsia="en-US"/>
              </w:rPr>
              <w:t>Additional information (US)</w:t>
            </w:r>
          </w:p>
          <w:p w14:paraId="1E51DFA5" w14:textId="77777777" w:rsidR="00751BD6" w:rsidRDefault="00751BD6" w:rsidP="00740E77">
            <w:pPr>
              <w:rPr>
                <w:lang w:eastAsia="en-US"/>
              </w:rPr>
            </w:pPr>
            <w:r>
              <w:rPr>
                <w:lang w:eastAsia="en-US"/>
              </w:rPr>
              <w:t>Before boarding a flight to the United States, you are required to show a negative COVID-19 test result taken no more than 1 day before travel. There is also an option for people who have documented recovery from COVID-19 in the past 90 days.</w:t>
            </w:r>
          </w:p>
          <w:p w14:paraId="0FAD73F0" w14:textId="77777777" w:rsidR="00751BD6" w:rsidRDefault="00751BD6" w:rsidP="00740E77">
            <w:pPr>
              <w:rPr>
                <w:lang w:eastAsia="en-US"/>
              </w:rPr>
            </w:pPr>
            <w:r>
              <w:rPr>
                <w:lang w:eastAsia="en-US"/>
              </w:rPr>
              <w:t>The US seems to accept most types of COVID-19 testing including "Rapid Antigen Tests" (RATs) provided they are authorized for use by the relevant national authority for the detection of SARS-CoV-2 in the country where the test is administered</w:t>
            </w:r>
          </w:p>
          <w:p w14:paraId="0C746BE7" w14:textId="27D41EC7" w:rsidR="00751BD6" w:rsidRPr="00751BD6" w:rsidRDefault="00751BD6" w:rsidP="00740E77">
            <w:pPr>
              <w:rPr>
                <w:b/>
                <w:bCs/>
                <w:lang w:eastAsia="en-US"/>
              </w:rPr>
            </w:pPr>
            <w:r w:rsidRPr="00751BD6">
              <w:rPr>
                <w:b/>
                <w:bCs/>
                <w:lang w:eastAsia="en-US"/>
              </w:rPr>
              <w:t>Additional Information (Canada)</w:t>
            </w:r>
          </w:p>
          <w:p w14:paraId="0E85FDB7" w14:textId="77777777" w:rsidR="00751BD6" w:rsidRDefault="00751BD6" w:rsidP="00740E77">
            <w:pPr>
              <w:rPr>
                <w:lang w:eastAsia="en-US"/>
              </w:rPr>
            </w:pPr>
            <w:r>
              <w:rPr>
                <w:lang w:eastAsia="en-US"/>
              </w:rPr>
              <w:t>A test is required 72 hours before departure (special rules apply to arrivals from India). Accepted test methods are:</w:t>
            </w:r>
          </w:p>
          <w:p w14:paraId="039AADD6" w14:textId="77777777" w:rsidR="00751BD6" w:rsidRDefault="00751BD6" w:rsidP="00740E77">
            <w:pPr>
              <w:rPr>
                <w:lang w:eastAsia="en-US"/>
              </w:rPr>
            </w:pPr>
            <w:r>
              <w:rPr>
                <w:lang w:eastAsia="en-US"/>
              </w:rPr>
              <w:t>-</w:t>
            </w:r>
            <w:r>
              <w:rPr>
                <w:lang w:eastAsia="en-US"/>
              </w:rPr>
              <w:tab/>
              <w:t>PCR - Polymerase chain reaction</w:t>
            </w:r>
          </w:p>
          <w:p w14:paraId="3699B4D9" w14:textId="77777777" w:rsidR="00751BD6" w:rsidRDefault="00751BD6" w:rsidP="00740E77">
            <w:pPr>
              <w:rPr>
                <w:lang w:eastAsia="en-US"/>
              </w:rPr>
            </w:pPr>
            <w:r>
              <w:rPr>
                <w:lang w:eastAsia="en-US"/>
              </w:rPr>
              <w:t>-</w:t>
            </w:r>
            <w:r>
              <w:rPr>
                <w:lang w:eastAsia="en-US"/>
              </w:rPr>
              <w:tab/>
              <w:t>Nucleic acid test (NAT) or Nucleic acid amplification test (NAATs)</w:t>
            </w:r>
          </w:p>
          <w:p w14:paraId="49D501F7" w14:textId="45AC60D0" w:rsidR="001A542A" w:rsidRDefault="00751BD6" w:rsidP="00740E77">
            <w:pPr>
              <w:rPr>
                <w:lang w:eastAsia="en-US"/>
              </w:rPr>
            </w:pPr>
            <w:r>
              <w:rPr>
                <w:lang w:eastAsia="en-US"/>
              </w:rPr>
              <w:t>-</w:t>
            </w:r>
            <w:r>
              <w:rPr>
                <w:lang w:eastAsia="en-US"/>
              </w:rPr>
              <w:tab/>
              <w:t>Reverse transcription loop-mediated isothermal amplification (RT-LAMP)</w:t>
            </w:r>
          </w:p>
        </w:tc>
      </w:tr>
    </w:tbl>
    <w:p w14:paraId="17DD6862" w14:textId="77777777" w:rsidR="001A542A" w:rsidRDefault="001A542A" w:rsidP="00751BD6">
      <w:pPr>
        <w:pStyle w:val="FP"/>
        <w:rPr>
          <w:lang w:eastAsia="en-US"/>
        </w:rPr>
      </w:pPr>
    </w:p>
    <w:p w14:paraId="3A89B26E" w14:textId="77777777" w:rsidR="00751BD6" w:rsidRPr="00254CFC" w:rsidRDefault="00751BD6" w:rsidP="00751BD6">
      <w:pPr>
        <w:keepNext/>
        <w:rPr>
          <w:rFonts w:cs="Arial"/>
          <w:b/>
        </w:rPr>
      </w:pPr>
      <w:r w:rsidRPr="00254CFC">
        <w:rPr>
          <w:rFonts w:cs="Arial"/>
          <w:b/>
        </w:rPr>
        <w:t>Discussion and conclusion:</w:t>
      </w:r>
    </w:p>
    <w:p w14:paraId="4C5E4061"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23FA490D" w14:textId="77777777" w:rsidR="001A542A" w:rsidRDefault="001A542A" w:rsidP="001A542A">
      <w:pPr>
        <w:rPr>
          <w:lang w:eastAsia="en-US"/>
        </w:rPr>
      </w:pPr>
    </w:p>
    <w:p w14:paraId="18536C51" w14:textId="464C348B" w:rsidR="00751BD6" w:rsidRDefault="00A04D33" w:rsidP="00751BD6">
      <w:pPr>
        <w:keepNext/>
        <w:pBdr>
          <w:top w:val="single" w:sz="4" w:space="4" w:color="auto"/>
        </w:pBdr>
        <w:rPr>
          <w:lang w:eastAsia="en-US"/>
        </w:rPr>
      </w:pPr>
      <w:hyperlink r:id="rId25" w:history="1">
        <w:r w:rsidR="00751BD6" w:rsidRPr="00254CFC">
          <w:rPr>
            <w:rStyle w:val="Hyperlink"/>
            <w:lang w:eastAsia="en-US"/>
          </w:rPr>
          <w:t>OPf2200</w:t>
        </w:r>
        <w:r w:rsidR="00751BD6">
          <w:rPr>
            <w:rStyle w:val="Hyperlink"/>
            <w:lang w:eastAsia="en-US"/>
          </w:rPr>
          <w:t>05</w:t>
        </w:r>
      </w:hyperlink>
      <w:r w:rsidR="00751BD6" w:rsidRPr="00254CFC">
        <w:rPr>
          <w:lang w:eastAsia="en-US"/>
        </w:rPr>
        <w:t xml:space="preserve"> </w:t>
      </w:r>
      <w:r w:rsidR="00751BD6">
        <w:rPr>
          <w:lang w:eastAsia="en-US"/>
        </w:rPr>
        <w:t>Template for the hosting OP to report status of key criteria (ARIB/TTC)</w:t>
      </w:r>
    </w:p>
    <w:tbl>
      <w:tblPr>
        <w:tblStyle w:val="TableGrid"/>
        <w:tblW w:w="0" w:type="auto"/>
        <w:tblLook w:val="04A0" w:firstRow="1" w:lastRow="0" w:firstColumn="1" w:lastColumn="0" w:noHBand="0" w:noVBand="1"/>
      </w:tblPr>
      <w:tblGrid>
        <w:gridCol w:w="5381"/>
        <w:gridCol w:w="5381"/>
      </w:tblGrid>
      <w:tr w:rsidR="00751BD6" w14:paraId="561FDFC8" w14:textId="77777777" w:rsidTr="0043727C">
        <w:tc>
          <w:tcPr>
            <w:tcW w:w="5381" w:type="dxa"/>
          </w:tcPr>
          <w:p w14:paraId="17CF6456" w14:textId="1C6A3AC0" w:rsidR="00751BD6" w:rsidRDefault="00751BD6" w:rsidP="0043727C">
            <w:pPr>
              <w:rPr>
                <w:lang w:eastAsia="en-US"/>
              </w:rPr>
            </w:pPr>
            <w:r>
              <w:rPr>
                <w:lang w:eastAsia="en-US"/>
              </w:rPr>
              <w:t>A6. Does the delegates' home country require a negative COVID-19 test before allowing re-entry into the home country?</w:t>
            </w:r>
          </w:p>
        </w:tc>
        <w:tc>
          <w:tcPr>
            <w:tcW w:w="5381" w:type="dxa"/>
          </w:tcPr>
          <w:p w14:paraId="7831AEEC" w14:textId="77777777" w:rsidR="00751BD6" w:rsidRDefault="00751BD6" w:rsidP="0043727C">
            <w:pPr>
              <w:rPr>
                <w:lang w:eastAsia="en-US"/>
              </w:rPr>
            </w:pPr>
            <w:r>
              <w:rPr>
                <w:lang w:eastAsia="en-US"/>
              </w:rPr>
              <w:t>Yes</w:t>
            </w:r>
          </w:p>
          <w:p w14:paraId="0966E029" w14:textId="77777777" w:rsidR="00751BD6" w:rsidRDefault="00751BD6" w:rsidP="0043727C">
            <w:pPr>
              <w:rPr>
                <w:lang w:eastAsia="en-US"/>
              </w:rPr>
            </w:pPr>
            <w:r>
              <w:rPr>
                <w:lang w:eastAsia="en-US"/>
              </w:rPr>
              <w:t>Additional information:</w:t>
            </w:r>
          </w:p>
          <w:p w14:paraId="328841EB" w14:textId="0D7968AA" w:rsidR="00751BD6" w:rsidRDefault="00751BD6" w:rsidP="0043727C">
            <w:pPr>
              <w:rPr>
                <w:lang w:eastAsia="en-US"/>
              </w:rPr>
            </w:pPr>
            <w:r>
              <w:rPr>
                <w:lang w:eastAsia="en-US"/>
              </w:rPr>
              <w:t>All travellers must provide COVID-19 PCR negative certificate tested within 72 hours from the departure time of the flight.</w:t>
            </w:r>
          </w:p>
          <w:p w14:paraId="76EF51BE" w14:textId="4E9E506F" w:rsidR="00751BD6" w:rsidRDefault="00751BD6" w:rsidP="0043727C">
            <w:pPr>
              <w:rPr>
                <w:lang w:eastAsia="en-US"/>
              </w:rPr>
            </w:pPr>
            <w:r>
              <w:rPr>
                <w:lang w:eastAsia="en-US"/>
              </w:rPr>
              <w:t>Additionally, all entrants must have antigen test at the time of entry.</w:t>
            </w:r>
          </w:p>
        </w:tc>
      </w:tr>
      <w:tr w:rsidR="00751BD6" w14:paraId="1C55AF85" w14:textId="77777777" w:rsidTr="0043727C">
        <w:tc>
          <w:tcPr>
            <w:tcW w:w="5381" w:type="dxa"/>
          </w:tcPr>
          <w:p w14:paraId="6683D1B3" w14:textId="1E3B30AC" w:rsidR="00751BD6" w:rsidRDefault="00751BD6" w:rsidP="0043727C">
            <w:pPr>
              <w:rPr>
                <w:lang w:eastAsia="en-US"/>
              </w:rPr>
            </w:pPr>
            <w:r>
              <w:rPr>
                <w:lang w:eastAsia="en-US"/>
              </w:rPr>
              <w:t>U5. Is quarantine required for all people regardless of Covid-19 vaccination or test status on re-entering the delegate's home country, or from where people will be unable to return to their home country?</w:t>
            </w:r>
          </w:p>
        </w:tc>
        <w:tc>
          <w:tcPr>
            <w:tcW w:w="5381" w:type="dxa"/>
          </w:tcPr>
          <w:p w14:paraId="673C1CB4" w14:textId="77777777" w:rsidR="00751BD6" w:rsidRDefault="00751BD6" w:rsidP="0043727C">
            <w:pPr>
              <w:rPr>
                <w:lang w:eastAsia="en-US"/>
              </w:rPr>
            </w:pPr>
            <w:r>
              <w:rPr>
                <w:lang w:eastAsia="en-US"/>
              </w:rPr>
              <w:t>Yes</w:t>
            </w:r>
          </w:p>
          <w:p w14:paraId="3521E794" w14:textId="77777777" w:rsidR="00751BD6" w:rsidRDefault="00751BD6" w:rsidP="0043727C">
            <w:pPr>
              <w:rPr>
                <w:lang w:eastAsia="en-US"/>
              </w:rPr>
            </w:pPr>
            <w:r>
              <w:rPr>
                <w:lang w:eastAsia="en-US"/>
              </w:rPr>
              <w:t>Additional information</w:t>
            </w:r>
          </w:p>
          <w:p w14:paraId="05E7DCDC" w14:textId="77777777" w:rsidR="00751BD6" w:rsidRDefault="00751BD6" w:rsidP="0043727C">
            <w:pPr>
              <w:rPr>
                <w:lang w:eastAsia="en-US"/>
              </w:rPr>
            </w:pPr>
            <w:r>
              <w:rPr>
                <w:lang w:eastAsia="en-US"/>
              </w:rPr>
              <w:t>In the case of returning from Hungary, all entrants are required to wait for three days in accommodation secured by the quarantine station, and then, if the PCR test result is negative, to wait at home, etc., until the 10th day after entry.</w:t>
            </w:r>
          </w:p>
          <w:p w14:paraId="6A10A9F9" w14:textId="15C246C3" w:rsidR="00751BD6" w:rsidRDefault="00751BD6" w:rsidP="0043727C">
            <w:pPr>
              <w:rPr>
                <w:lang w:eastAsia="en-US"/>
              </w:rPr>
            </w:pPr>
            <w:r>
              <w:rPr>
                <w:lang w:eastAsia="en-US"/>
              </w:rPr>
              <w:t>(as of Jan. 27, 2022)</w:t>
            </w:r>
          </w:p>
        </w:tc>
      </w:tr>
      <w:tr w:rsidR="00751BD6" w14:paraId="43B460CC" w14:textId="77777777" w:rsidTr="0043727C">
        <w:tc>
          <w:tcPr>
            <w:tcW w:w="5381" w:type="dxa"/>
          </w:tcPr>
          <w:p w14:paraId="549FE667" w14:textId="4A8CE042" w:rsidR="00751BD6" w:rsidRDefault="00751BD6" w:rsidP="0043727C">
            <w:pPr>
              <w:rPr>
                <w:lang w:eastAsia="en-US"/>
              </w:rPr>
            </w:pPr>
            <w:r>
              <w:rPr>
                <w:lang w:eastAsia="en-US"/>
              </w:rPr>
              <w:t>X1. Is it acceptable if the hosting country mandates the install of an app or software on devices to perform contact tracing?</w:t>
            </w:r>
          </w:p>
        </w:tc>
        <w:tc>
          <w:tcPr>
            <w:tcW w:w="5381" w:type="dxa"/>
          </w:tcPr>
          <w:p w14:paraId="08ABE456" w14:textId="77777777" w:rsidR="00751BD6" w:rsidRDefault="00751BD6" w:rsidP="0043727C">
            <w:pPr>
              <w:rPr>
                <w:lang w:eastAsia="en-US"/>
              </w:rPr>
            </w:pPr>
            <w:r>
              <w:rPr>
                <w:lang w:eastAsia="en-US"/>
              </w:rPr>
              <w:t>Yes</w:t>
            </w:r>
          </w:p>
          <w:p w14:paraId="72D50B12" w14:textId="77777777" w:rsidR="00751BD6" w:rsidRDefault="00751BD6" w:rsidP="0043727C">
            <w:pPr>
              <w:rPr>
                <w:lang w:eastAsia="en-US"/>
              </w:rPr>
            </w:pPr>
            <w:r>
              <w:rPr>
                <w:lang w:eastAsia="en-US"/>
              </w:rPr>
              <w:t>Additional information:</w:t>
            </w:r>
          </w:p>
          <w:p w14:paraId="6B48FC38" w14:textId="77777777" w:rsidR="00751BD6" w:rsidRDefault="00751BD6" w:rsidP="0043727C">
            <w:pPr>
              <w:rPr>
                <w:lang w:eastAsia="en-US"/>
              </w:rPr>
            </w:pPr>
            <w:r>
              <w:rPr>
                <w:lang w:eastAsia="en-US"/>
              </w:rPr>
              <w:t>Each participant may or may not be able to install the application on the device they are using.</w:t>
            </w:r>
          </w:p>
          <w:p w14:paraId="3FA90D29" w14:textId="77777777" w:rsidR="00751BD6" w:rsidRDefault="00751BD6" w:rsidP="0043727C">
            <w:pPr>
              <w:rPr>
                <w:lang w:eastAsia="en-US"/>
              </w:rPr>
            </w:pPr>
            <w:r>
              <w:rPr>
                <w:lang w:eastAsia="en-US"/>
              </w:rPr>
              <w:t>If the participant is using a company-issued device, it might be difficult to use the application.</w:t>
            </w:r>
          </w:p>
          <w:p w14:paraId="1556F2FC" w14:textId="0F88D9F6" w:rsidR="00751BD6" w:rsidRDefault="00751BD6" w:rsidP="0043727C">
            <w:pPr>
              <w:rPr>
                <w:lang w:eastAsia="en-US"/>
              </w:rPr>
            </w:pPr>
            <w:r>
              <w:rPr>
                <w:lang w:eastAsia="en-US"/>
              </w:rPr>
              <w:t>But even in that situation, if a rental device is available, it is generally considered possible to use the application.</w:t>
            </w:r>
          </w:p>
        </w:tc>
      </w:tr>
    </w:tbl>
    <w:p w14:paraId="1FD8DBF1" w14:textId="77777777" w:rsidR="00751BD6" w:rsidRDefault="00751BD6" w:rsidP="00751BD6">
      <w:pPr>
        <w:pStyle w:val="FP"/>
        <w:rPr>
          <w:lang w:eastAsia="en-US"/>
        </w:rPr>
      </w:pPr>
    </w:p>
    <w:p w14:paraId="5D7A6FAF" w14:textId="77777777" w:rsidR="00751BD6" w:rsidRPr="00254CFC" w:rsidRDefault="00751BD6" w:rsidP="00751BD6">
      <w:pPr>
        <w:keepNext/>
        <w:rPr>
          <w:rFonts w:cs="Arial"/>
          <w:b/>
        </w:rPr>
      </w:pPr>
      <w:r w:rsidRPr="00254CFC">
        <w:rPr>
          <w:rFonts w:cs="Arial"/>
          <w:b/>
        </w:rPr>
        <w:t>Discussion and conclusion:</w:t>
      </w:r>
    </w:p>
    <w:p w14:paraId="49BEACAD" w14:textId="77777777" w:rsidR="00751BD6" w:rsidRDefault="00751BD6" w:rsidP="00751BD6">
      <w:pPr>
        <w:rPr>
          <w:lang w:eastAsia="en-US"/>
        </w:rPr>
      </w:pPr>
      <w:r>
        <w:rPr>
          <w:lang w:eastAsia="en-US"/>
        </w:rPr>
        <w:t xml:space="preserve">This was then </w:t>
      </w:r>
      <w:r w:rsidRPr="00FF105E">
        <w:rPr>
          <w:color w:val="0000FF"/>
          <w:lang w:eastAsia="en-US"/>
        </w:rPr>
        <w:t>noted</w:t>
      </w:r>
      <w:r>
        <w:rPr>
          <w:lang w:eastAsia="en-US"/>
        </w:rPr>
        <w:t>.</w:t>
      </w:r>
    </w:p>
    <w:p w14:paraId="6D6A9EEE" w14:textId="77777777" w:rsidR="00751BD6" w:rsidRDefault="00751BD6" w:rsidP="00751BD6">
      <w:pPr>
        <w:rPr>
          <w:lang w:eastAsia="en-US"/>
        </w:rPr>
      </w:pPr>
    </w:p>
    <w:p w14:paraId="6A3B7B20" w14:textId="4E6F4D68" w:rsidR="00B71CFF" w:rsidRPr="00D17013" w:rsidRDefault="00D17013" w:rsidP="00F5598B">
      <w:pPr>
        <w:rPr>
          <w:b/>
          <w:bCs/>
          <w:lang w:eastAsia="en-US"/>
        </w:rPr>
      </w:pPr>
      <w:r w:rsidRPr="00D17013">
        <w:rPr>
          <w:b/>
          <w:bCs/>
          <w:lang w:eastAsia="en-US"/>
        </w:rPr>
        <w:t>TSDSI Update</w:t>
      </w:r>
    </w:p>
    <w:p w14:paraId="3B299667" w14:textId="7D0F380A" w:rsidR="00751BD6" w:rsidRPr="001E6959" w:rsidRDefault="00751BD6" w:rsidP="00F5598B">
      <w:r w:rsidRPr="001E6959">
        <w:t>Suresh Chitturi</w:t>
      </w:r>
      <w:r w:rsidR="00D17013" w:rsidRPr="001E6959">
        <w:t xml:space="preserve"> (TSDSI)</w:t>
      </w:r>
      <w:r w:rsidRPr="001E6959">
        <w:t xml:space="preserve"> provided a verbal update</w:t>
      </w:r>
      <w:r w:rsidR="001E6959" w:rsidRPr="001E6959">
        <w:t>.</w:t>
      </w:r>
    </w:p>
    <w:p w14:paraId="3B008D69" w14:textId="2F670A16" w:rsidR="00751BD6" w:rsidRPr="001E6959" w:rsidRDefault="001E6959" w:rsidP="00F5598B">
      <w:pPr>
        <w:rPr>
          <w:b/>
          <w:bCs/>
          <w:lang w:eastAsia="en-US"/>
        </w:rPr>
      </w:pPr>
      <w:r w:rsidRPr="001E6959">
        <w:rPr>
          <w:b/>
          <w:bCs/>
          <w:lang w:eastAsia="en-US"/>
        </w:rPr>
        <w:t>Key Points:</w:t>
      </w:r>
    </w:p>
    <w:p w14:paraId="3D3C5A9D" w14:textId="1E5092AD" w:rsidR="001E6959" w:rsidRDefault="001E6959" w:rsidP="001E6959">
      <w:pPr>
        <w:pStyle w:val="B1"/>
      </w:pPr>
      <w:r>
        <w:t>1)</w:t>
      </w:r>
      <w:r>
        <w:tab/>
        <w:t>The conditions are largely similar to the update from the last decision meeting in Nov 2021</w:t>
      </w:r>
    </w:p>
    <w:p w14:paraId="24E1BF6A" w14:textId="6D6C271D" w:rsidR="001E6959" w:rsidRDefault="001E6959" w:rsidP="001E6959">
      <w:pPr>
        <w:pStyle w:val="B1"/>
      </w:pPr>
      <w:r>
        <w:t>2)</w:t>
      </w:r>
      <w:r>
        <w:tab/>
        <w:t>We continue to have concerns on the acceptance of Covaxin in certain locations e.g. Aug WG meetings</w:t>
      </w:r>
    </w:p>
    <w:p w14:paraId="79C1612C" w14:textId="5A4AF44F" w:rsidR="001E6959" w:rsidRDefault="001E6959" w:rsidP="001E6959">
      <w:pPr>
        <w:pStyle w:val="B1"/>
      </w:pPr>
      <w:r>
        <w:t>3)</w:t>
      </w:r>
      <w:r>
        <w:tab/>
        <w:t>RT-PCR is mandatory to enter India, and to be taken within 72 hrs of travel</w:t>
      </w:r>
    </w:p>
    <w:p w14:paraId="15AD4A31" w14:textId="66B806F7" w:rsidR="001E6959" w:rsidRDefault="001E6959" w:rsidP="001E6959">
      <w:pPr>
        <w:pStyle w:val="B1"/>
      </w:pPr>
      <w:r>
        <w:t>4)</w:t>
      </w:r>
      <w:r>
        <w:tab/>
        <w:t>The list of "at-risk" countries has been extended to include entire Europe and UK, this means more testing is required upon entry and home quarantine for 7days, and re-test.</w:t>
      </w:r>
    </w:p>
    <w:p w14:paraId="2D4A208B" w14:textId="60298F83" w:rsidR="001E6959" w:rsidRDefault="001E6959" w:rsidP="001E6959">
      <w:pPr>
        <w:pStyle w:val="B1"/>
      </w:pPr>
      <w:r>
        <w:t>5)</w:t>
      </w:r>
      <w:r>
        <w:tab/>
        <w:t>No known concerns with installation of contact tracing app.</w:t>
      </w:r>
    </w:p>
    <w:p w14:paraId="1EFAA956" w14:textId="15E92C03" w:rsidR="001E6959" w:rsidRDefault="001E6959" w:rsidP="001E6959">
      <w:pPr>
        <w:pStyle w:val="B1"/>
      </w:pPr>
    </w:p>
    <w:p w14:paraId="5F4154AB" w14:textId="77777777" w:rsidR="00751BD6" w:rsidRPr="00254CFC" w:rsidRDefault="00751BD6" w:rsidP="00751BD6">
      <w:pPr>
        <w:keepNext/>
        <w:rPr>
          <w:rFonts w:cs="Arial"/>
          <w:b/>
        </w:rPr>
      </w:pPr>
      <w:r w:rsidRPr="00254CFC">
        <w:rPr>
          <w:rFonts w:cs="Arial"/>
          <w:b/>
        </w:rPr>
        <w:t>Discussion and conclusion:</w:t>
      </w:r>
    </w:p>
    <w:p w14:paraId="1984AF63" w14:textId="332DDC7E" w:rsidR="00751BD6" w:rsidRDefault="00751BD6" w:rsidP="00F5598B">
      <w:pPr>
        <w:rPr>
          <w:lang w:eastAsia="en-US"/>
        </w:rPr>
      </w:pPr>
      <w:r>
        <w:rPr>
          <w:lang w:eastAsia="en-US"/>
        </w:rPr>
        <w:t>Johannes Achter (EF3) commented that delegates vaccinated with non-approved vaccines for a country could perform periodic testing in the same way as non-vaccinated people and asked if there were any concerns with allowing this. This may be another reason to consider on-site testing at venues.</w:t>
      </w:r>
    </w:p>
    <w:p w14:paraId="0170ACB6" w14:textId="436BAC42" w:rsidR="00751BD6" w:rsidRDefault="00751BD6" w:rsidP="00F5598B">
      <w:pPr>
        <w:rPr>
          <w:lang w:eastAsia="en-US"/>
        </w:rPr>
      </w:pPr>
      <w:r>
        <w:rPr>
          <w:lang w:eastAsia="en-US"/>
        </w:rPr>
        <w:t>OPs were requested to ask companies whether additional booster vaccines could be encouraged</w:t>
      </w:r>
      <w:r w:rsidR="004C08FE">
        <w:rPr>
          <w:lang w:eastAsia="en-US"/>
        </w:rPr>
        <w:t xml:space="preserve"> </w:t>
      </w:r>
      <w:r>
        <w:rPr>
          <w:lang w:eastAsia="en-US"/>
        </w:rPr>
        <w:t>in order to facilitate travel.</w:t>
      </w:r>
    </w:p>
    <w:p w14:paraId="34FA6A4B" w14:textId="77777777" w:rsidR="00751BD6" w:rsidRPr="00254CFC" w:rsidRDefault="00751BD6" w:rsidP="00F5598B">
      <w:pPr>
        <w:rPr>
          <w:lang w:eastAsia="en-US"/>
        </w:rPr>
      </w:pPr>
    </w:p>
    <w:p w14:paraId="1845D19A" w14:textId="32CA50DC" w:rsidR="00F5598B" w:rsidRPr="00254CFC" w:rsidRDefault="00F5598B" w:rsidP="00837DE3">
      <w:pPr>
        <w:pStyle w:val="Heading1"/>
      </w:pPr>
      <w:r w:rsidRPr="00254CFC">
        <w:lastRenderedPageBreak/>
        <w:t>5</w:t>
      </w:r>
      <w:r w:rsidRPr="00254CFC">
        <w:tab/>
        <w:t>Next steps</w:t>
      </w:r>
    </w:p>
    <w:p w14:paraId="6F7B3816" w14:textId="4203409C" w:rsidR="00F5598B" w:rsidRPr="00254CFC" w:rsidRDefault="004C08FE" w:rsidP="00F5598B">
      <w:pPr>
        <w:keepNext/>
        <w:rPr>
          <w:lang w:eastAsia="en-US"/>
        </w:rPr>
      </w:pPr>
      <w:r>
        <w:rPr>
          <w:lang w:eastAsia="en-US"/>
        </w:rPr>
        <w:t>Next meeting is scheduled for March 2</w:t>
      </w:r>
      <w:r w:rsidR="00145EC9">
        <w:rPr>
          <w:lang w:eastAsia="en-US"/>
        </w:rPr>
        <w:t>,</w:t>
      </w:r>
      <w:r>
        <w:rPr>
          <w:lang w:eastAsia="en-US"/>
        </w:rPr>
        <w:t xml:space="preserve"> 2022, to review the situation and make an overall plan. </w:t>
      </w:r>
    </w:p>
    <w:p w14:paraId="61001B82" w14:textId="77777777" w:rsidR="00F5598B" w:rsidRPr="00254CFC" w:rsidRDefault="00F5598B" w:rsidP="00F5598B">
      <w:pPr>
        <w:rPr>
          <w:lang w:eastAsia="en-US"/>
        </w:rPr>
      </w:pPr>
    </w:p>
    <w:p w14:paraId="52598729" w14:textId="77777777" w:rsidR="00F5598B" w:rsidRPr="00254CFC" w:rsidRDefault="00F5598B" w:rsidP="00837DE3">
      <w:pPr>
        <w:pStyle w:val="Heading1"/>
      </w:pPr>
      <w:r w:rsidRPr="00254CFC">
        <w:t>6</w:t>
      </w:r>
      <w:r w:rsidRPr="00254CFC">
        <w:tab/>
        <w:t>AoB and Closing remarks</w:t>
      </w:r>
    </w:p>
    <w:p w14:paraId="49A810D0" w14:textId="6002A6A4" w:rsidR="00F5598B" w:rsidRPr="00254CFC" w:rsidRDefault="005D47AF" w:rsidP="00F5598B">
      <w:r w:rsidRPr="00254CFC">
        <w:t>The Convenor thanked participants for their useful inputs and discussions. Further communication will continue over e-mail.</w:t>
      </w:r>
    </w:p>
    <w:p w14:paraId="55F6066B" w14:textId="77777777" w:rsidR="00780C5D" w:rsidRPr="00254CFC" w:rsidRDefault="00780C5D" w:rsidP="00E6060F"/>
    <w:p w14:paraId="664843CF" w14:textId="4F799164"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FD3FCE">
        <w:rPr>
          <w:color w:val="0000FF"/>
        </w:rPr>
        <w:t>28 January 2022</w:t>
      </w:r>
      <w:r w:rsidRPr="00254CFC">
        <w:rPr>
          <w:color w:val="0000FF"/>
        </w:rPr>
        <w:t xml:space="preserve">, </w:t>
      </w:r>
      <w:r w:rsidR="00C008B3" w:rsidRPr="00254CFC">
        <w:rPr>
          <w:color w:val="0000FF"/>
        </w:rPr>
        <w:t>1</w:t>
      </w:r>
      <w:r w:rsidR="005D47AF" w:rsidRPr="00254CFC">
        <w:rPr>
          <w:color w:val="0000FF"/>
        </w:rPr>
        <w:t>4</w:t>
      </w:r>
      <w:r w:rsidR="00A4192B" w:rsidRPr="00254CFC">
        <w:rPr>
          <w:color w:val="0000FF"/>
        </w:rPr>
        <w:t>.</w:t>
      </w:r>
      <w:r w:rsidR="00FD3FCE">
        <w:rPr>
          <w:color w:val="0000FF"/>
        </w:rPr>
        <w:t>50</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EF09EA" w:rsidRPr="00254CFC" w14:paraId="35042CF6" w14:textId="77777777" w:rsidTr="00A51EF0">
        <w:trPr>
          <w:trHeight w:val="750"/>
        </w:trPr>
        <w:tc>
          <w:tcPr>
            <w:tcW w:w="914" w:type="dxa"/>
            <w:shd w:val="clear" w:color="auto" w:fill="auto"/>
            <w:hideMark/>
          </w:tcPr>
          <w:p w14:paraId="2B5E529B" w14:textId="322F5050"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2</w:t>
            </w:r>
          </w:p>
        </w:tc>
        <w:tc>
          <w:tcPr>
            <w:tcW w:w="1459" w:type="dxa"/>
            <w:shd w:val="clear" w:color="auto" w:fill="auto"/>
            <w:hideMark/>
          </w:tcPr>
          <w:p w14:paraId="5C93C319" w14:textId="26631249"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OPf220001</w:t>
            </w:r>
          </w:p>
        </w:tc>
        <w:tc>
          <w:tcPr>
            <w:tcW w:w="1267" w:type="dxa"/>
            <w:shd w:val="clear" w:color="auto" w:fill="auto"/>
            <w:hideMark/>
          </w:tcPr>
          <w:p w14:paraId="2BB0782A" w14:textId="2C1115A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AGENDA</w:t>
            </w:r>
          </w:p>
        </w:tc>
        <w:tc>
          <w:tcPr>
            <w:tcW w:w="1254" w:type="dxa"/>
            <w:shd w:val="clear" w:color="auto" w:fill="auto"/>
            <w:hideMark/>
          </w:tcPr>
          <w:p w14:paraId="2BFEB42F" w14:textId="10E38BD5"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Approval</w:t>
            </w:r>
          </w:p>
        </w:tc>
        <w:tc>
          <w:tcPr>
            <w:tcW w:w="3319" w:type="dxa"/>
            <w:shd w:val="clear" w:color="auto" w:fill="auto"/>
            <w:hideMark/>
          </w:tcPr>
          <w:p w14:paraId="65532924" w14:textId="114053A9"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Draft Agenda</w:t>
            </w:r>
          </w:p>
        </w:tc>
        <w:tc>
          <w:tcPr>
            <w:tcW w:w="2555" w:type="dxa"/>
            <w:shd w:val="clear" w:color="auto" w:fill="auto"/>
            <w:hideMark/>
          </w:tcPr>
          <w:p w14:paraId="425E4184" w14:textId="21B5D8DF"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F2F Decision Meeting Convenor (Balazs Bertenyi)</w:t>
            </w:r>
          </w:p>
        </w:tc>
      </w:tr>
      <w:tr w:rsidR="00EF09EA" w:rsidRPr="00254CFC" w14:paraId="29380CBB" w14:textId="77777777" w:rsidTr="00A51EF0">
        <w:trPr>
          <w:trHeight w:val="750"/>
        </w:trPr>
        <w:tc>
          <w:tcPr>
            <w:tcW w:w="914" w:type="dxa"/>
            <w:shd w:val="clear" w:color="auto" w:fill="auto"/>
            <w:hideMark/>
          </w:tcPr>
          <w:p w14:paraId="7C3DA232" w14:textId="15FD6F68"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3</w:t>
            </w:r>
          </w:p>
        </w:tc>
        <w:tc>
          <w:tcPr>
            <w:tcW w:w="1459" w:type="dxa"/>
            <w:shd w:val="clear" w:color="000000" w:fill="F2F2F2"/>
            <w:hideMark/>
          </w:tcPr>
          <w:p w14:paraId="63844748" w14:textId="5841D4B7"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OPf220002</w:t>
            </w:r>
          </w:p>
        </w:tc>
        <w:tc>
          <w:tcPr>
            <w:tcW w:w="1267" w:type="dxa"/>
            <w:shd w:val="clear" w:color="auto" w:fill="auto"/>
            <w:hideMark/>
          </w:tcPr>
          <w:p w14:paraId="64AF7D61" w14:textId="05BC2D2B"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3B69E57B" w14:textId="4C1638C0"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Discussion</w:t>
            </w:r>
          </w:p>
        </w:tc>
        <w:tc>
          <w:tcPr>
            <w:tcW w:w="3319" w:type="dxa"/>
            <w:shd w:val="clear" w:color="auto" w:fill="auto"/>
            <w:hideMark/>
          </w:tcPr>
          <w:p w14:paraId="68956118" w14:textId="1407E922"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return - Overall plan</w:t>
            </w:r>
          </w:p>
        </w:tc>
        <w:tc>
          <w:tcPr>
            <w:tcW w:w="2555" w:type="dxa"/>
            <w:shd w:val="clear" w:color="auto" w:fill="auto"/>
            <w:hideMark/>
          </w:tcPr>
          <w:p w14:paraId="45BAC583" w14:textId="341FE4BF"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F2F Decision Meeting Convenor (Balazs Bertenyi)</w:t>
            </w:r>
          </w:p>
        </w:tc>
      </w:tr>
      <w:tr w:rsidR="00EF09EA" w:rsidRPr="00254CFC" w14:paraId="089DD820" w14:textId="77777777" w:rsidTr="00A51EF0">
        <w:trPr>
          <w:trHeight w:val="750"/>
        </w:trPr>
        <w:tc>
          <w:tcPr>
            <w:tcW w:w="914" w:type="dxa"/>
            <w:shd w:val="clear" w:color="auto" w:fill="auto"/>
            <w:hideMark/>
          </w:tcPr>
          <w:p w14:paraId="664D291D" w14:textId="7EEEB071"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392F2CCE" w14:textId="14F9F2B2"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OPf220003</w:t>
            </w:r>
          </w:p>
        </w:tc>
        <w:tc>
          <w:tcPr>
            <w:tcW w:w="1267" w:type="dxa"/>
            <w:shd w:val="clear" w:color="auto" w:fill="auto"/>
            <w:hideMark/>
          </w:tcPr>
          <w:p w14:paraId="61D6AA8F" w14:textId="5EAE7711"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035A13FC" w14:textId="2A06E0F1"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31BD4A78" w14:textId="701C6E1D"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Template for the hosting OP to report status of key criteria</w:t>
            </w:r>
          </w:p>
        </w:tc>
        <w:tc>
          <w:tcPr>
            <w:tcW w:w="2555" w:type="dxa"/>
            <w:shd w:val="clear" w:color="auto" w:fill="auto"/>
            <w:hideMark/>
          </w:tcPr>
          <w:p w14:paraId="45DE9F9B" w14:textId="33E52DFA"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TTA</w:t>
            </w:r>
          </w:p>
        </w:tc>
      </w:tr>
      <w:tr w:rsidR="00EF09EA" w:rsidRPr="00254CFC" w14:paraId="405FA5BA" w14:textId="77777777" w:rsidTr="00A51EF0">
        <w:trPr>
          <w:trHeight w:val="750"/>
        </w:trPr>
        <w:tc>
          <w:tcPr>
            <w:tcW w:w="914" w:type="dxa"/>
            <w:shd w:val="clear" w:color="auto" w:fill="auto"/>
            <w:hideMark/>
          </w:tcPr>
          <w:p w14:paraId="2A78FCCC" w14:textId="18032683"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7E86E849" w14:textId="4BEA1E37"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OPf220004</w:t>
            </w:r>
          </w:p>
        </w:tc>
        <w:tc>
          <w:tcPr>
            <w:tcW w:w="1267" w:type="dxa"/>
            <w:shd w:val="clear" w:color="auto" w:fill="auto"/>
            <w:hideMark/>
          </w:tcPr>
          <w:p w14:paraId="188A31FB" w14:textId="694E066A"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08AC2E99" w14:textId="7E6A843D"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508450D7" w14:textId="1A6B925D"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Visiting OP Information Re Hungary June TSGs</w:t>
            </w:r>
          </w:p>
        </w:tc>
        <w:tc>
          <w:tcPr>
            <w:tcW w:w="2555" w:type="dxa"/>
            <w:shd w:val="clear" w:color="auto" w:fill="auto"/>
            <w:hideMark/>
          </w:tcPr>
          <w:p w14:paraId="7F1E16DA" w14:textId="793CE124"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ATIS</w:t>
            </w:r>
          </w:p>
        </w:tc>
      </w:tr>
      <w:tr w:rsidR="00EF09EA" w:rsidRPr="00254CFC" w14:paraId="4838F400" w14:textId="77777777" w:rsidTr="00A51EF0">
        <w:trPr>
          <w:trHeight w:val="750"/>
        </w:trPr>
        <w:tc>
          <w:tcPr>
            <w:tcW w:w="914" w:type="dxa"/>
            <w:shd w:val="clear" w:color="auto" w:fill="auto"/>
            <w:hideMark/>
          </w:tcPr>
          <w:p w14:paraId="3065A637" w14:textId="03C7A061"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46A6570F" w14:textId="395B786F"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OPf220005</w:t>
            </w:r>
          </w:p>
        </w:tc>
        <w:tc>
          <w:tcPr>
            <w:tcW w:w="1267" w:type="dxa"/>
            <w:shd w:val="clear" w:color="auto" w:fill="auto"/>
            <w:hideMark/>
          </w:tcPr>
          <w:p w14:paraId="7666B46F" w14:textId="6F29EEF3"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5D250C4B" w14:textId="20C3FC9B"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715590C1" w14:textId="4057CBE2"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Template for the hosting OP to report status of key criteria</w:t>
            </w:r>
          </w:p>
        </w:tc>
        <w:tc>
          <w:tcPr>
            <w:tcW w:w="2555" w:type="dxa"/>
            <w:shd w:val="clear" w:color="auto" w:fill="auto"/>
            <w:hideMark/>
          </w:tcPr>
          <w:p w14:paraId="7A9F3173" w14:textId="2B4111D7"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ARIB/TTC</w:t>
            </w:r>
          </w:p>
        </w:tc>
      </w:tr>
      <w:tr w:rsidR="00EF09EA" w:rsidRPr="00254CFC" w14:paraId="72D5DC8D" w14:textId="77777777" w:rsidTr="00A51EF0">
        <w:trPr>
          <w:trHeight w:val="750"/>
        </w:trPr>
        <w:tc>
          <w:tcPr>
            <w:tcW w:w="914" w:type="dxa"/>
            <w:shd w:val="clear" w:color="auto" w:fill="auto"/>
            <w:hideMark/>
          </w:tcPr>
          <w:p w14:paraId="4BF57B24" w14:textId="34F5AF2A"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2381F76F" w14:textId="4E4F3A45"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OPf220006</w:t>
            </w:r>
          </w:p>
        </w:tc>
        <w:tc>
          <w:tcPr>
            <w:tcW w:w="1267" w:type="dxa"/>
            <w:shd w:val="clear" w:color="auto" w:fill="auto"/>
            <w:hideMark/>
          </w:tcPr>
          <w:p w14:paraId="4BFE319E" w14:textId="22751EF5"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71C2617F" w14:textId="3B7E729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492342F1" w14:textId="77F50BA3"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return: Tracking of key criteria - TSG#96 June/2022, Budapest</w:t>
            </w:r>
          </w:p>
        </w:tc>
        <w:tc>
          <w:tcPr>
            <w:tcW w:w="2555" w:type="dxa"/>
            <w:shd w:val="clear" w:color="auto" w:fill="auto"/>
            <w:hideMark/>
          </w:tcPr>
          <w:p w14:paraId="68CBF07D" w14:textId="561EE519"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Nokia</w:t>
            </w:r>
          </w:p>
        </w:tc>
      </w:tr>
      <w:tr w:rsidR="00EF09EA" w:rsidRPr="00254CFC" w14:paraId="15C971BA" w14:textId="77777777" w:rsidTr="00A51EF0">
        <w:trPr>
          <w:trHeight w:val="750"/>
        </w:trPr>
        <w:tc>
          <w:tcPr>
            <w:tcW w:w="914" w:type="dxa"/>
            <w:shd w:val="clear" w:color="auto" w:fill="auto"/>
            <w:hideMark/>
          </w:tcPr>
          <w:p w14:paraId="117AF1B4" w14:textId="550BC3BC"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auto" w:fill="auto"/>
            <w:hideMark/>
          </w:tcPr>
          <w:p w14:paraId="34975032" w14:textId="04DC1930"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OPf220007</w:t>
            </w:r>
          </w:p>
        </w:tc>
        <w:tc>
          <w:tcPr>
            <w:tcW w:w="1267" w:type="dxa"/>
            <w:shd w:val="clear" w:color="auto" w:fill="auto"/>
            <w:hideMark/>
          </w:tcPr>
          <w:p w14:paraId="2BEC64C8" w14:textId="5CE7E7C5"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26E32599" w14:textId="48AF761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7326295C" w14:textId="1FDF5022"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RAN WGs, Toulouse: August 2022</w:t>
            </w:r>
          </w:p>
        </w:tc>
        <w:tc>
          <w:tcPr>
            <w:tcW w:w="2555" w:type="dxa"/>
            <w:shd w:val="clear" w:color="auto" w:fill="auto"/>
            <w:hideMark/>
          </w:tcPr>
          <w:p w14:paraId="1A0D92E7" w14:textId="31D1D51C"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ETSI / EF3</w:t>
            </w:r>
          </w:p>
        </w:tc>
      </w:tr>
      <w:tr w:rsidR="00EF09EA" w:rsidRPr="00254CFC" w14:paraId="6995CDED" w14:textId="77777777" w:rsidTr="00A51EF0">
        <w:trPr>
          <w:trHeight w:val="750"/>
        </w:trPr>
        <w:tc>
          <w:tcPr>
            <w:tcW w:w="914" w:type="dxa"/>
            <w:shd w:val="clear" w:color="auto" w:fill="auto"/>
            <w:hideMark/>
          </w:tcPr>
          <w:p w14:paraId="6C1C9CD2" w14:textId="0EC2F8DF" w:rsidR="00EF09EA" w:rsidRPr="00254CFC" w:rsidRDefault="00EF09EA" w:rsidP="00EF09EA">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EF09EA">
              <w:t>4</w:t>
            </w:r>
          </w:p>
        </w:tc>
        <w:tc>
          <w:tcPr>
            <w:tcW w:w="1459" w:type="dxa"/>
            <w:shd w:val="clear" w:color="000000" w:fill="F2F2F2"/>
            <w:hideMark/>
          </w:tcPr>
          <w:p w14:paraId="20B92398" w14:textId="64F6DA45" w:rsidR="00EF09EA" w:rsidRPr="00254CFC" w:rsidRDefault="00EF09EA" w:rsidP="00EF09EA">
            <w:pPr>
              <w:tabs>
                <w:tab w:val="clear" w:pos="567"/>
                <w:tab w:val="clear" w:pos="851"/>
                <w:tab w:val="clear" w:pos="1134"/>
                <w:tab w:val="clear" w:pos="1418"/>
                <w:tab w:val="clear" w:pos="1701"/>
              </w:tabs>
              <w:spacing w:after="0"/>
              <w:rPr>
                <w:rFonts w:eastAsia="Times New Roman" w:cs="Arial"/>
                <w:sz w:val="24"/>
                <w:szCs w:val="24"/>
                <w:lang w:eastAsia="en-GB"/>
              </w:rPr>
            </w:pPr>
            <w:r w:rsidRPr="00EF09EA">
              <w:t>OPf220008</w:t>
            </w:r>
          </w:p>
        </w:tc>
        <w:tc>
          <w:tcPr>
            <w:tcW w:w="1267" w:type="dxa"/>
            <w:shd w:val="clear" w:color="auto" w:fill="auto"/>
            <w:hideMark/>
          </w:tcPr>
          <w:p w14:paraId="79974912" w14:textId="0EA1AE68"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OTHER</w:t>
            </w:r>
          </w:p>
        </w:tc>
        <w:tc>
          <w:tcPr>
            <w:tcW w:w="1254" w:type="dxa"/>
            <w:shd w:val="clear" w:color="auto" w:fill="auto"/>
            <w:hideMark/>
          </w:tcPr>
          <w:p w14:paraId="3BDB22FD" w14:textId="51E5EC4E"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Information</w:t>
            </w:r>
          </w:p>
        </w:tc>
        <w:tc>
          <w:tcPr>
            <w:tcW w:w="3319" w:type="dxa"/>
            <w:shd w:val="clear" w:color="auto" w:fill="auto"/>
            <w:hideMark/>
          </w:tcPr>
          <w:p w14:paraId="60DA09AB" w14:textId="3A1368D0"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3GPP F2F Gothenburg</w:t>
            </w:r>
          </w:p>
        </w:tc>
        <w:tc>
          <w:tcPr>
            <w:tcW w:w="2555" w:type="dxa"/>
            <w:shd w:val="clear" w:color="auto" w:fill="auto"/>
            <w:hideMark/>
          </w:tcPr>
          <w:p w14:paraId="27B1C315" w14:textId="3C27AB11" w:rsidR="00EF09EA" w:rsidRPr="00254CFC" w:rsidRDefault="00EF09EA" w:rsidP="00EF09EA">
            <w:pPr>
              <w:tabs>
                <w:tab w:val="clear" w:pos="567"/>
                <w:tab w:val="clear" w:pos="851"/>
                <w:tab w:val="clear" w:pos="1134"/>
                <w:tab w:val="clear" w:pos="1418"/>
                <w:tab w:val="clear" w:pos="1701"/>
              </w:tabs>
              <w:spacing w:after="0"/>
              <w:rPr>
                <w:rFonts w:eastAsia="Times New Roman" w:cs="Arial"/>
                <w:sz w:val="18"/>
                <w:szCs w:val="18"/>
                <w:lang w:eastAsia="en-GB"/>
              </w:rPr>
            </w:pPr>
            <w:r w:rsidRPr="00EF09EA">
              <w:t>Ericsson</w:t>
            </w:r>
          </w:p>
        </w:tc>
      </w:tr>
    </w:tbl>
    <w:p w14:paraId="39F03643" w14:textId="272E39B0" w:rsidR="00E6060F" w:rsidRPr="00254CFC" w:rsidRDefault="00E6060F" w:rsidP="00EF09EA"/>
    <w:sectPr w:rsidR="00E6060F" w:rsidRPr="00254CFC"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08217" w14:textId="77777777" w:rsidR="00A04D33" w:rsidRDefault="00A04D33" w:rsidP="0085007B">
      <w:pPr>
        <w:spacing w:after="0"/>
      </w:pPr>
      <w:r>
        <w:separator/>
      </w:r>
    </w:p>
  </w:endnote>
  <w:endnote w:type="continuationSeparator" w:id="0">
    <w:p w14:paraId="20E015AE" w14:textId="77777777" w:rsidR="00A04D33" w:rsidRDefault="00A04D33"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E3B5" w14:textId="77777777" w:rsidR="00A04D33" w:rsidRDefault="00A04D33" w:rsidP="0085007B">
      <w:pPr>
        <w:spacing w:after="0"/>
      </w:pPr>
      <w:r>
        <w:separator/>
      </w:r>
    </w:p>
  </w:footnote>
  <w:footnote w:type="continuationSeparator" w:id="0">
    <w:p w14:paraId="01A77DD4" w14:textId="77777777" w:rsidR="00A04D33" w:rsidRDefault="00A04D33"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60909"/>
    <w:rsid w:val="000840CD"/>
    <w:rsid w:val="00087D60"/>
    <w:rsid w:val="0009087A"/>
    <w:rsid w:val="000B48ED"/>
    <w:rsid w:val="000D593A"/>
    <w:rsid w:val="000E531B"/>
    <w:rsid w:val="000E69A8"/>
    <w:rsid w:val="000F3DA2"/>
    <w:rsid w:val="000F72A0"/>
    <w:rsid w:val="001039B4"/>
    <w:rsid w:val="001305D2"/>
    <w:rsid w:val="00145EC9"/>
    <w:rsid w:val="001472BB"/>
    <w:rsid w:val="00154976"/>
    <w:rsid w:val="00164006"/>
    <w:rsid w:val="00193AA6"/>
    <w:rsid w:val="001A26F6"/>
    <w:rsid w:val="001A542A"/>
    <w:rsid w:val="001D46DB"/>
    <w:rsid w:val="001D54BB"/>
    <w:rsid w:val="001E102B"/>
    <w:rsid w:val="001E411C"/>
    <w:rsid w:val="001E6959"/>
    <w:rsid w:val="001F7D51"/>
    <w:rsid w:val="0021794E"/>
    <w:rsid w:val="0021798A"/>
    <w:rsid w:val="002273F1"/>
    <w:rsid w:val="00231B8C"/>
    <w:rsid w:val="00233A74"/>
    <w:rsid w:val="00234C2E"/>
    <w:rsid w:val="00235A63"/>
    <w:rsid w:val="0024299C"/>
    <w:rsid w:val="00254A52"/>
    <w:rsid w:val="00254CFC"/>
    <w:rsid w:val="002717B4"/>
    <w:rsid w:val="00277E48"/>
    <w:rsid w:val="00280F27"/>
    <w:rsid w:val="00285723"/>
    <w:rsid w:val="00287993"/>
    <w:rsid w:val="00293D1E"/>
    <w:rsid w:val="00294A4A"/>
    <w:rsid w:val="002B0C6B"/>
    <w:rsid w:val="002B5393"/>
    <w:rsid w:val="002C639F"/>
    <w:rsid w:val="002D0073"/>
    <w:rsid w:val="002E148B"/>
    <w:rsid w:val="002E3E99"/>
    <w:rsid w:val="002E442D"/>
    <w:rsid w:val="002E601F"/>
    <w:rsid w:val="00300404"/>
    <w:rsid w:val="00303A8A"/>
    <w:rsid w:val="003135D5"/>
    <w:rsid w:val="00323DEC"/>
    <w:rsid w:val="0037451C"/>
    <w:rsid w:val="0037788D"/>
    <w:rsid w:val="00380505"/>
    <w:rsid w:val="00381B8D"/>
    <w:rsid w:val="0039639F"/>
    <w:rsid w:val="003A21D0"/>
    <w:rsid w:val="003A2237"/>
    <w:rsid w:val="003A3807"/>
    <w:rsid w:val="003C4D50"/>
    <w:rsid w:val="003D4A97"/>
    <w:rsid w:val="003D7DE6"/>
    <w:rsid w:val="003E6EF8"/>
    <w:rsid w:val="003F05A5"/>
    <w:rsid w:val="00401993"/>
    <w:rsid w:val="004045CA"/>
    <w:rsid w:val="004046DB"/>
    <w:rsid w:val="00404EB2"/>
    <w:rsid w:val="00407DC7"/>
    <w:rsid w:val="00415209"/>
    <w:rsid w:val="00415986"/>
    <w:rsid w:val="0042316D"/>
    <w:rsid w:val="0042471D"/>
    <w:rsid w:val="0042538E"/>
    <w:rsid w:val="00431C9C"/>
    <w:rsid w:val="0043254A"/>
    <w:rsid w:val="0045300A"/>
    <w:rsid w:val="004532C8"/>
    <w:rsid w:val="0045385D"/>
    <w:rsid w:val="004624A6"/>
    <w:rsid w:val="0047704C"/>
    <w:rsid w:val="0048558F"/>
    <w:rsid w:val="004922AE"/>
    <w:rsid w:val="004A02E0"/>
    <w:rsid w:val="004A1979"/>
    <w:rsid w:val="004A5F2E"/>
    <w:rsid w:val="004A698B"/>
    <w:rsid w:val="004B3AA1"/>
    <w:rsid w:val="004C08FE"/>
    <w:rsid w:val="004C5EAB"/>
    <w:rsid w:val="004C64B0"/>
    <w:rsid w:val="004D02FE"/>
    <w:rsid w:val="004D249A"/>
    <w:rsid w:val="004E218D"/>
    <w:rsid w:val="004F1EC5"/>
    <w:rsid w:val="00500CF4"/>
    <w:rsid w:val="00553450"/>
    <w:rsid w:val="00556F9B"/>
    <w:rsid w:val="005768DF"/>
    <w:rsid w:val="00585E54"/>
    <w:rsid w:val="00586482"/>
    <w:rsid w:val="005B7B97"/>
    <w:rsid w:val="005C0C1C"/>
    <w:rsid w:val="005D47AF"/>
    <w:rsid w:val="005E6762"/>
    <w:rsid w:val="005F5EDB"/>
    <w:rsid w:val="006011FA"/>
    <w:rsid w:val="006030D6"/>
    <w:rsid w:val="00603F0C"/>
    <w:rsid w:val="00615DFC"/>
    <w:rsid w:val="006177D5"/>
    <w:rsid w:val="00617D26"/>
    <w:rsid w:val="006334A9"/>
    <w:rsid w:val="006419A1"/>
    <w:rsid w:val="0064281B"/>
    <w:rsid w:val="0064465A"/>
    <w:rsid w:val="00657813"/>
    <w:rsid w:val="006665F8"/>
    <w:rsid w:val="00672099"/>
    <w:rsid w:val="00682336"/>
    <w:rsid w:val="00691673"/>
    <w:rsid w:val="00692737"/>
    <w:rsid w:val="006B2F55"/>
    <w:rsid w:val="006C270F"/>
    <w:rsid w:val="006D4ADF"/>
    <w:rsid w:val="006E0D3B"/>
    <w:rsid w:val="006E3D02"/>
    <w:rsid w:val="006E4321"/>
    <w:rsid w:val="006F65F0"/>
    <w:rsid w:val="00702D12"/>
    <w:rsid w:val="0070513E"/>
    <w:rsid w:val="00715EE3"/>
    <w:rsid w:val="007221E7"/>
    <w:rsid w:val="00724D6A"/>
    <w:rsid w:val="007272FC"/>
    <w:rsid w:val="00745058"/>
    <w:rsid w:val="00751BD6"/>
    <w:rsid w:val="00757496"/>
    <w:rsid w:val="00780C5D"/>
    <w:rsid w:val="00790DAD"/>
    <w:rsid w:val="00790E48"/>
    <w:rsid w:val="00794BC4"/>
    <w:rsid w:val="00797813"/>
    <w:rsid w:val="007A180A"/>
    <w:rsid w:val="007A76FB"/>
    <w:rsid w:val="007B3434"/>
    <w:rsid w:val="007C0907"/>
    <w:rsid w:val="007C56FF"/>
    <w:rsid w:val="007C786F"/>
    <w:rsid w:val="007E1A46"/>
    <w:rsid w:val="007E56CD"/>
    <w:rsid w:val="007F0C8C"/>
    <w:rsid w:val="007F1C21"/>
    <w:rsid w:val="007F2E53"/>
    <w:rsid w:val="007F652B"/>
    <w:rsid w:val="00820F19"/>
    <w:rsid w:val="0082616E"/>
    <w:rsid w:val="00837DE3"/>
    <w:rsid w:val="00841FBE"/>
    <w:rsid w:val="0084462E"/>
    <w:rsid w:val="0085007B"/>
    <w:rsid w:val="0085417C"/>
    <w:rsid w:val="00855450"/>
    <w:rsid w:val="00857095"/>
    <w:rsid w:val="00861465"/>
    <w:rsid w:val="0086600A"/>
    <w:rsid w:val="008667F5"/>
    <w:rsid w:val="008700BA"/>
    <w:rsid w:val="008923E1"/>
    <w:rsid w:val="008A7094"/>
    <w:rsid w:val="008B1F1B"/>
    <w:rsid w:val="008B2B74"/>
    <w:rsid w:val="008C486B"/>
    <w:rsid w:val="008D0CE5"/>
    <w:rsid w:val="008D5BF7"/>
    <w:rsid w:val="008D61DB"/>
    <w:rsid w:val="008E0748"/>
    <w:rsid w:val="008E69CF"/>
    <w:rsid w:val="008F4E67"/>
    <w:rsid w:val="00900284"/>
    <w:rsid w:val="0090040E"/>
    <w:rsid w:val="0090288D"/>
    <w:rsid w:val="009104D0"/>
    <w:rsid w:val="00944F74"/>
    <w:rsid w:val="00955479"/>
    <w:rsid w:val="009566A2"/>
    <w:rsid w:val="00976926"/>
    <w:rsid w:val="00983B33"/>
    <w:rsid w:val="00986115"/>
    <w:rsid w:val="0099226D"/>
    <w:rsid w:val="009940EC"/>
    <w:rsid w:val="00994BFA"/>
    <w:rsid w:val="00997791"/>
    <w:rsid w:val="009A13B0"/>
    <w:rsid w:val="009A3EC1"/>
    <w:rsid w:val="009A57E7"/>
    <w:rsid w:val="009A79C2"/>
    <w:rsid w:val="009C74E8"/>
    <w:rsid w:val="009E4831"/>
    <w:rsid w:val="009E65A4"/>
    <w:rsid w:val="009F1217"/>
    <w:rsid w:val="009F5192"/>
    <w:rsid w:val="00A04D33"/>
    <w:rsid w:val="00A07D21"/>
    <w:rsid w:val="00A179FA"/>
    <w:rsid w:val="00A27A5B"/>
    <w:rsid w:val="00A4192B"/>
    <w:rsid w:val="00A421BD"/>
    <w:rsid w:val="00A51EF0"/>
    <w:rsid w:val="00A51F17"/>
    <w:rsid w:val="00A550B1"/>
    <w:rsid w:val="00A76535"/>
    <w:rsid w:val="00A775C8"/>
    <w:rsid w:val="00A8249C"/>
    <w:rsid w:val="00A851F7"/>
    <w:rsid w:val="00A87E03"/>
    <w:rsid w:val="00A973D4"/>
    <w:rsid w:val="00AA02CA"/>
    <w:rsid w:val="00AA40A4"/>
    <w:rsid w:val="00AA7730"/>
    <w:rsid w:val="00AA78F2"/>
    <w:rsid w:val="00AB3B2D"/>
    <w:rsid w:val="00AC5147"/>
    <w:rsid w:val="00AE5948"/>
    <w:rsid w:val="00AE623E"/>
    <w:rsid w:val="00AF20A1"/>
    <w:rsid w:val="00AF5E48"/>
    <w:rsid w:val="00AF67E5"/>
    <w:rsid w:val="00AF6AF1"/>
    <w:rsid w:val="00B0730E"/>
    <w:rsid w:val="00B118DD"/>
    <w:rsid w:val="00B31F61"/>
    <w:rsid w:val="00B37A56"/>
    <w:rsid w:val="00B46A70"/>
    <w:rsid w:val="00B54ED3"/>
    <w:rsid w:val="00B71CFF"/>
    <w:rsid w:val="00B86B45"/>
    <w:rsid w:val="00BA59E2"/>
    <w:rsid w:val="00BB3BB4"/>
    <w:rsid w:val="00BC2149"/>
    <w:rsid w:val="00BD07FE"/>
    <w:rsid w:val="00BD21C8"/>
    <w:rsid w:val="00BE2363"/>
    <w:rsid w:val="00BE3936"/>
    <w:rsid w:val="00C00767"/>
    <w:rsid w:val="00C008B3"/>
    <w:rsid w:val="00C3032E"/>
    <w:rsid w:val="00C30B97"/>
    <w:rsid w:val="00C3605F"/>
    <w:rsid w:val="00C51DC5"/>
    <w:rsid w:val="00C5503E"/>
    <w:rsid w:val="00C56B52"/>
    <w:rsid w:val="00C57D69"/>
    <w:rsid w:val="00C677A0"/>
    <w:rsid w:val="00C7248F"/>
    <w:rsid w:val="00C72FAD"/>
    <w:rsid w:val="00C80E78"/>
    <w:rsid w:val="00C84344"/>
    <w:rsid w:val="00C85353"/>
    <w:rsid w:val="00C85B2A"/>
    <w:rsid w:val="00C87011"/>
    <w:rsid w:val="00CA4BD5"/>
    <w:rsid w:val="00CA7553"/>
    <w:rsid w:val="00CB4627"/>
    <w:rsid w:val="00CC66A4"/>
    <w:rsid w:val="00CD56D0"/>
    <w:rsid w:val="00CD73EC"/>
    <w:rsid w:val="00CF5EBA"/>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700EE"/>
    <w:rsid w:val="00D939C7"/>
    <w:rsid w:val="00D965C9"/>
    <w:rsid w:val="00DA099C"/>
    <w:rsid w:val="00DA1575"/>
    <w:rsid w:val="00DB63C4"/>
    <w:rsid w:val="00DC1FEF"/>
    <w:rsid w:val="00DD3ABC"/>
    <w:rsid w:val="00DD4E2B"/>
    <w:rsid w:val="00DE4566"/>
    <w:rsid w:val="00DE6833"/>
    <w:rsid w:val="00DF021C"/>
    <w:rsid w:val="00E104F3"/>
    <w:rsid w:val="00E11277"/>
    <w:rsid w:val="00E15131"/>
    <w:rsid w:val="00E317B5"/>
    <w:rsid w:val="00E34945"/>
    <w:rsid w:val="00E405F4"/>
    <w:rsid w:val="00E446E0"/>
    <w:rsid w:val="00E44AA6"/>
    <w:rsid w:val="00E45DCB"/>
    <w:rsid w:val="00E4682C"/>
    <w:rsid w:val="00E55D7C"/>
    <w:rsid w:val="00E6060F"/>
    <w:rsid w:val="00E6602E"/>
    <w:rsid w:val="00E83E54"/>
    <w:rsid w:val="00E84906"/>
    <w:rsid w:val="00E91D4D"/>
    <w:rsid w:val="00E95815"/>
    <w:rsid w:val="00E960BA"/>
    <w:rsid w:val="00EC0701"/>
    <w:rsid w:val="00EC7C77"/>
    <w:rsid w:val="00ED0301"/>
    <w:rsid w:val="00EE6CDE"/>
    <w:rsid w:val="00EF09EA"/>
    <w:rsid w:val="00EF7857"/>
    <w:rsid w:val="00F00347"/>
    <w:rsid w:val="00F00835"/>
    <w:rsid w:val="00F0505D"/>
    <w:rsid w:val="00F204DF"/>
    <w:rsid w:val="00F33116"/>
    <w:rsid w:val="00F33AB9"/>
    <w:rsid w:val="00F421ED"/>
    <w:rsid w:val="00F43A67"/>
    <w:rsid w:val="00F45B1D"/>
    <w:rsid w:val="00F50CC5"/>
    <w:rsid w:val="00F5598B"/>
    <w:rsid w:val="00F57C08"/>
    <w:rsid w:val="00F66896"/>
    <w:rsid w:val="00F846CD"/>
    <w:rsid w:val="00F9494B"/>
    <w:rsid w:val="00FB13CD"/>
    <w:rsid w:val="00FC1E72"/>
    <w:rsid w:val="00FC2D3E"/>
    <w:rsid w:val="00FC348C"/>
    <w:rsid w:val="00FC5C03"/>
    <w:rsid w:val="00FD3FCE"/>
    <w:rsid w:val="00FF1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2_SynchUp/Docs/OPf220001.zip" TargetMode="External"/><Relationship Id="rId13" Type="http://schemas.openxmlformats.org/officeDocument/2006/relationships/hyperlink" Target="https://1drv.ms/v/s!Aoo5ZD8g5t7Rhf4Yjxg4B_uRL28P_A?e=hvjAf6"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olisen.se/en/the-swedish-police/the-coronavirus-and-the-swedish-police/travel-to-and-from-sweden/" TargetMode="External"/><Relationship Id="rId7" Type="http://schemas.openxmlformats.org/officeDocument/2006/relationships/endnotes" Target="endnotes.xml"/><Relationship Id="rId12" Type="http://schemas.openxmlformats.org/officeDocument/2006/relationships/hyperlink" Target="https://konzuliszolgalat.kormany.hu/tajekoztato-a-covid-19-jarvany-miatti-magyarorszagra-torteno-belepesi-korlatozasokrol" TargetMode="External"/><Relationship Id="rId17" Type="http://schemas.openxmlformats.org/officeDocument/2006/relationships/image" Target="media/image1.emf"/><Relationship Id="rId25" Type="http://schemas.openxmlformats.org/officeDocument/2006/relationships/hyperlink" Target="https://www.3gpp.org/ftp/Op/OP_F2F/F2F_002_SynchUp/Docs/OPf220005.zip" TargetMode="External"/><Relationship Id="rId2" Type="http://schemas.openxmlformats.org/officeDocument/2006/relationships/numbering" Target="numbering.xml"/><Relationship Id="rId16" Type="http://schemas.openxmlformats.org/officeDocument/2006/relationships/hyperlink" Target="https://www.diplomatie.gouv.fr/en/coming-to-france/coronavirus-advice-for-foreign-nationals-in-france/" TargetMode="External"/><Relationship Id="rId20" Type="http://schemas.openxmlformats.org/officeDocument/2006/relationships/hyperlink" Target="https://www.3gpp.org/ftp/Op/OP_F2F/F2F_002_SynchUp/Docs/OPf2200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lice.hu/en/content/information-on-general-rules-of-border-crossing" TargetMode="External"/><Relationship Id="rId24" Type="http://schemas.openxmlformats.org/officeDocument/2006/relationships/hyperlink" Target="https://www.3gpp.org/ftp/Op/OP_F2F/F2F_002_SynchUp/Docs/OPf220004.zip" TargetMode="External"/><Relationship Id="rId5" Type="http://schemas.openxmlformats.org/officeDocument/2006/relationships/webSettings" Target="webSettings.xml"/><Relationship Id="rId15" Type="http://schemas.openxmlformats.org/officeDocument/2006/relationships/hyperlink" Target="https://www.ema.europa.eu/en/human-regulatory/overview/public-health-threats/coronavirus-disease-covid-19/treatments-vaccines/covid-19-vaccines" TargetMode="External"/><Relationship Id="rId23" Type="http://schemas.openxmlformats.org/officeDocument/2006/relationships/hyperlink" Target="https://www.3gpp.org/ftp/Op/OP_F2F/F2F_002_SynchUp/Docs/OPf220003.zip" TargetMode="External"/><Relationship Id="rId10" Type="http://schemas.openxmlformats.org/officeDocument/2006/relationships/hyperlink" Target="https://www.3gpp.org/ftp/Op/OP_F2F/F2F_002_SynchUp/Docs/OPf220006.zip" TargetMode="External"/><Relationship Id="rId19" Type="http://schemas.openxmlformats.org/officeDocument/2006/relationships/hyperlink" Target="https://www.3gpp.org/ftp/Op/OP_F2F/F2F_002_SynchUp/Docs/OPf220009.zip" TargetMode="External"/><Relationship Id="rId4" Type="http://schemas.openxmlformats.org/officeDocument/2006/relationships/settings" Target="settings.xml"/><Relationship Id="rId9" Type="http://schemas.openxmlformats.org/officeDocument/2006/relationships/hyperlink" Target="https://www.3gpp.org/ftp/Op/OP_F2F/F2F_002_SynchUp/Docs/OPf220002.zip" TargetMode="External"/><Relationship Id="rId14" Type="http://schemas.openxmlformats.org/officeDocument/2006/relationships/hyperlink" Target="https://www.3gpp.org/ftp/Op/OP_F2F/F2F_002_SynchUp/Docs/OPf220007.zip" TargetMode="External"/><Relationship Id="rId22" Type="http://schemas.openxmlformats.org/officeDocument/2006/relationships/hyperlink" Target="https://en.coronasmitte.dk/travel-rules/"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141</TotalTime>
  <Pages>10</Pages>
  <Words>3761</Words>
  <Characters>21441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23.682_CR0487R2_(Rel-17)_IoT_SAT_ARCH_EPS</cp:lastModifiedBy>
  <cp:revision>14</cp:revision>
  <dcterms:created xsi:type="dcterms:W3CDTF">2021-11-17T07:26:00Z</dcterms:created>
  <dcterms:modified xsi:type="dcterms:W3CDTF">2022-02-01T12:43:00Z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